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EC576" w14:textId="77777777" w:rsidR="007560E6" w:rsidRDefault="007560E6" w:rsidP="007560E6">
      <w:pPr>
        <w:pStyle w:val="Glava"/>
      </w:pPr>
      <w:r>
        <w:tab/>
      </w:r>
      <w:r>
        <w:tab/>
      </w:r>
      <w:r>
        <w:rPr>
          <w:noProof/>
        </w:rPr>
        <w:drawing>
          <wp:anchor distT="0" distB="0" distL="114300" distR="114300" simplePos="0" relativeHeight="251661312" behindDoc="0" locked="0" layoutInCell="1" allowOverlap="1" wp14:anchorId="313885CC" wp14:editId="6071AE8F">
            <wp:simplePos x="0" y="0"/>
            <wp:positionH relativeFrom="column">
              <wp:posOffset>3643627</wp:posOffset>
            </wp:positionH>
            <wp:positionV relativeFrom="paragraph">
              <wp:posOffset>-325755</wp:posOffset>
            </wp:positionV>
            <wp:extent cx="2874014" cy="683257"/>
            <wp:effectExtent l="0" t="0" r="2536" b="2543"/>
            <wp:wrapTight wrapText="bothSides">
              <wp:wrapPolygon edited="0">
                <wp:start x="0" y="0"/>
                <wp:lineTo x="0" y="21078"/>
                <wp:lineTo x="21476" y="21078"/>
                <wp:lineTo x="21476" y="0"/>
                <wp:lineTo x="0" y="0"/>
              </wp:wrapPolygon>
            </wp:wrapTight>
            <wp:docPr id="1423215340" name="Slika 1" descr="Slika, ki vsebuje besede besedilo, pisava, logotip, grafika&#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74014" cy="683257"/>
                    </a:xfrm>
                    <a:prstGeom prst="rect">
                      <a:avLst/>
                    </a:prstGeom>
                    <a:noFill/>
                    <a:ln>
                      <a:noFill/>
                      <a:prstDash/>
                    </a:ln>
                  </pic:spPr>
                </pic:pic>
              </a:graphicData>
            </a:graphic>
          </wp:anchor>
        </w:drawing>
      </w:r>
      <w:r>
        <w:rPr>
          <w:noProof/>
        </w:rPr>
        <w:drawing>
          <wp:anchor distT="0" distB="0" distL="114300" distR="114300" simplePos="0" relativeHeight="251660288" behindDoc="0" locked="0" layoutInCell="1" allowOverlap="1" wp14:anchorId="0442A0C9" wp14:editId="0B1EE3AA">
            <wp:simplePos x="0" y="0"/>
            <wp:positionH relativeFrom="column">
              <wp:posOffset>-728977</wp:posOffset>
            </wp:positionH>
            <wp:positionV relativeFrom="paragraph">
              <wp:posOffset>-152403</wp:posOffset>
            </wp:positionV>
            <wp:extent cx="4086225" cy="264791"/>
            <wp:effectExtent l="0" t="0" r="9525" b="1909"/>
            <wp:wrapTight wrapText="bothSides">
              <wp:wrapPolygon edited="0">
                <wp:start x="0" y="0"/>
                <wp:lineTo x="0" y="20202"/>
                <wp:lineTo x="21550" y="20202"/>
                <wp:lineTo x="21550" y="0"/>
                <wp:lineTo x="0" y="0"/>
              </wp:wrapPolygon>
            </wp:wrapTight>
            <wp:docPr id="151919548"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86225" cy="264791"/>
                    </a:xfrm>
                    <a:prstGeom prst="rect">
                      <a:avLst/>
                    </a:prstGeom>
                    <a:noFill/>
                    <a:ln>
                      <a:noFill/>
                      <a:prstDash/>
                    </a:ln>
                  </pic:spPr>
                </pic:pic>
              </a:graphicData>
            </a:graphic>
          </wp:anchor>
        </w:drawing>
      </w:r>
    </w:p>
    <w:p w14:paraId="15F9F4FF" w14:textId="77777777" w:rsidR="007560E6" w:rsidRPr="00587C4B" w:rsidRDefault="007560E6" w:rsidP="007560E6">
      <w:pPr>
        <w:pStyle w:val="Glava"/>
        <w:tabs>
          <w:tab w:val="clear" w:pos="9072"/>
          <w:tab w:val="left" w:pos="6270"/>
        </w:tabs>
      </w:pPr>
    </w:p>
    <w:p w14:paraId="49478B0A" w14:textId="2A2427CB" w:rsidR="00083B88" w:rsidRPr="00083B88" w:rsidRDefault="00083B88" w:rsidP="005178B0">
      <w:pPr>
        <w:rPr>
          <w:sz w:val="22"/>
        </w:rPr>
      </w:pPr>
    </w:p>
    <w:p w14:paraId="1EF4DB8A" w14:textId="7ED52A23" w:rsidR="00083B88" w:rsidRPr="00083B88" w:rsidRDefault="00083B88" w:rsidP="005178B0">
      <w:pPr>
        <w:rPr>
          <w:sz w:val="22"/>
        </w:rPr>
      </w:pPr>
    </w:p>
    <w:p w14:paraId="64C17505" w14:textId="3587A9B9" w:rsidR="00083B88" w:rsidRPr="00083B88" w:rsidRDefault="00083B88" w:rsidP="005178B0">
      <w:pPr>
        <w:rPr>
          <w:sz w:val="22"/>
        </w:rPr>
      </w:pPr>
    </w:p>
    <w:p w14:paraId="33621388" w14:textId="616744C8" w:rsidR="00083B88" w:rsidRPr="00083B88" w:rsidRDefault="00083B88" w:rsidP="005178B0">
      <w:pPr>
        <w:rPr>
          <w:sz w:val="22"/>
        </w:rPr>
      </w:pPr>
    </w:p>
    <w:p w14:paraId="28198226" w14:textId="62ED7E2C" w:rsidR="00BB1E26" w:rsidRPr="004A5FE0" w:rsidRDefault="004A5FE0" w:rsidP="005178B0">
      <w:pPr>
        <w:rPr>
          <w:sz w:val="22"/>
        </w:rPr>
      </w:pPr>
      <w:r>
        <w:rPr>
          <w:sz w:val="22"/>
        </w:rPr>
        <w:t xml:space="preserve">Datum:   </w:t>
      </w:r>
      <w:r w:rsidR="007560E6">
        <w:rPr>
          <w:sz w:val="22"/>
        </w:rPr>
        <w:t>28</w:t>
      </w:r>
      <w:r w:rsidR="009A2247">
        <w:rPr>
          <w:sz w:val="22"/>
        </w:rPr>
        <w:t>.</w:t>
      </w:r>
      <w:r w:rsidR="007560E6">
        <w:rPr>
          <w:sz w:val="22"/>
        </w:rPr>
        <w:t>8</w:t>
      </w:r>
      <w:r w:rsidR="00B66DF1" w:rsidRPr="004A5FE0">
        <w:rPr>
          <w:sz w:val="22"/>
        </w:rPr>
        <w:t>.2025</w:t>
      </w:r>
    </w:p>
    <w:p w14:paraId="75A2C0B2" w14:textId="2FD151FC" w:rsidR="00BB1E26" w:rsidRPr="00083B88" w:rsidRDefault="00152883" w:rsidP="005178B0">
      <w:pPr>
        <w:rPr>
          <w:sz w:val="22"/>
        </w:rPr>
      </w:pPr>
      <w:r w:rsidRPr="003F52CE">
        <w:rPr>
          <w:sz w:val="22"/>
        </w:rPr>
        <w:t>Številka:</w:t>
      </w:r>
      <w:r w:rsidR="00083B88" w:rsidRPr="003F52CE">
        <w:rPr>
          <w:rFonts w:cs="Arial"/>
          <w:sz w:val="22"/>
        </w:rPr>
        <w:t xml:space="preserve"> </w:t>
      </w:r>
      <w:r w:rsidR="007560E6" w:rsidRPr="006F7FAC">
        <w:rPr>
          <w:rFonts w:cs="Arial"/>
          <w:sz w:val="22"/>
        </w:rPr>
        <w:t>1.6.3-051-001/2025</w:t>
      </w:r>
    </w:p>
    <w:p w14:paraId="7FC76525" w14:textId="77777777" w:rsidR="00BB1E26" w:rsidRPr="00083B88" w:rsidRDefault="00BB1E26" w:rsidP="005178B0">
      <w:pPr>
        <w:rPr>
          <w:sz w:val="22"/>
        </w:rPr>
      </w:pPr>
    </w:p>
    <w:p w14:paraId="1F803FA5" w14:textId="77777777" w:rsidR="00BB1E26" w:rsidRPr="00D61F2A" w:rsidRDefault="00BB1E26" w:rsidP="005178B0">
      <w:pPr>
        <w:rPr>
          <w:sz w:val="22"/>
        </w:rPr>
      </w:pPr>
    </w:p>
    <w:p w14:paraId="16165285" w14:textId="77777777" w:rsidR="00BB1E26" w:rsidRPr="00D61F2A" w:rsidRDefault="00BB1E26" w:rsidP="005178B0">
      <w:pPr>
        <w:rPr>
          <w:sz w:val="22"/>
        </w:rPr>
      </w:pPr>
    </w:p>
    <w:p w14:paraId="7589BEC4" w14:textId="67FE9CD5" w:rsidR="009A2247" w:rsidRPr="00FA0A6C" w:rsidRDefault="009A2247" w:rsidP="009A2247">
      <w:pPr>
        <w:spacing w:line="360" w:lineRule="auto"/>
        <w:jc w:val="center"/>
        <w:rPr>
          <w:rFonts w:cs="Arial"/>
          <w:b/>
          <w:sz w:val="32"/>
          <w:szCs w:val="32"/>
        </w:rPr>
      </w:pPr>
      <w:r w:rsidRPr="00FA0A6C">
        <w:rPr>
          <w:rFonts w:cs="Arial"/>
          <w:b/>
          <w:sz w:val="32"/>
          <w:szCs w:val="32"/>
        </w:rPr>
        <w:t xml:space="preserve">POPRAVEK </w:t>
      </w:r>
      <w:r>
        <w:rPr>
          <w:rFonts w:cs="Arial"/>
          <w:b/>
          <w:sz w:val="32"/>
          <w:szCs w:val="32"/>
        </w:rPr>
        <w:t>1</w:t>
      </w:r>
    </w:p>
    <w:p w14:paraId="40686B1A" w14:textId="77777777" w:rsidR="009A2247" w:rsidRPr="00FA0A6C" w:rsidRDefault="009A2247" w:rsidP="009A2247">
      <w:pPr>
        <w:jc w:val="center"/>
        <w:rPr>
          <w:rFonts w:cs="Arial"/>
          <w:b/>
          <w:sz w:val="32"/>
          <w:szCs w:val="32"/>
        </w:rPr>
      </w:pPr>
    </w:p>
    <w:p w14:paraId="5BFA2B71" w14:textId="77777777" w:rsidR="00990C82" w:rsidRPr="00083B88" w:rsidRDefault="00990C82" w:rsidP="00152883">
      <w:pPr>
        <w:jc w:val="center"/>
        <w:rPr>
          <w:b/>
          <w:sz w:val="22"/>
        </w:rPr>
      </w:pPr>
    </w:p>
    <w:p w14:paraId="27617142" w14:textId="77777777" w:rsidR="00990C82" w:rsidRPr="00083B88" w:rsidRDefault="00990C82" w:rsidP="00152883">
      <w:pPr>
        <w:jc w:val="center"/>
        <w:rPr>
          <w:b/>
          <w:sz w:val="52"/>
          <w:szCs w:val="52"/>
        </w:rPr>
      </w:pPr>
    </w:p>
    <w:p w14:paraId="6042B755" w14:textId="74A09B05" w:rsidR="00990C82" w:rsidRPr="00EC0871" w:rsidRDefault="00990C82" w:rsidP="00990C82">
      <w:pPr>
        <w:jc w:val="center"/>
        <w:rPr>
          <w:b/>
          <w:sz w:val="36"/>
          <w:szCs w:val="36"/>
        </w:rPr>
      </w:pPr>
      <w:r w:rsidRPr="00EC0871">
        <w:rPr>
          <w:b/>
          <w:sz w:val="36"/>
          <w:szCs w:val="36"/>
        </w:rPr>
        <w:t>DOKUMENTACIJ</w:t>
      </w:r>
      <w:r w:rsidR="009A2247">
        <w:rPr>
          <w:b/>
          <w:sz w:val="36"/>
          <w:szCs w:val="36"/>
        </w:rPr>
        <w:t>E</w:t>
      </w:r>
      <w:r w:rsidRPr="00EC0871">
        <w:rPr>
          <w:b/>
          <w:sz w:val="36"/>
          <w:szCs w:val="36"/>
        </w:rPr>
        <w:t xml:space="preserve"> </w:t>
      </w:r>
      <w:r w:rsidR="007502FC">
        <w:rPr>
          <w:b/>
          <w:sz w:val="36"/>
          <w:szCs w:val="36"/>
        </w:rPr>
        <w:t>V ZVEZI Z NAROČILOM</w:t>
      </w:r>
      <w:r w:rsidR="004B5F7C" w:rsidRPr="00EC0871">
        <w:rPr>
          <w:b/>
          <w:sz w:val="36"/>
          <w:szCs w:val="36"/>
        </w:rPr>
        <w:t xml:space="preserve"> </w:t>
      </w:r>
      <w:r w:rsidRPr="00EC0871">
        <w:rPr>
          <w:b/>
          <w:sz w:val="36"/>
          <w:szCs w:val="36"/>
        </w:rPr>
        <w:t>ZA ODDAJO JAVNEGA NAROČILA</w:t>
      </w:r>
      <w:r w:rsidR="00EB6859" w:rsidRPr="00EC0871">
        <w:rPr>
          <w:b/>
          <w:sz w:val="36"/>
          <w:szCs w:val="36"/>
        </w:rPr>
        <w:t xml:space="preserve"> </w:t>
      </w:r>
      <w:r w:rsidR="005D3C3A" w:rsidRPr="00EC0871">
        <w:rPr>
          <w:b/>
          <w:sz w:val="36"/>
          <w:szCs w:val="36"/>
        </w:rPr>
        <w:t>Z VZPOSTAVITVIJO DINAMIČNEGA NABAVNEGA SISTEMA</w:t>
      </w:r>
      <w:r w:rsidR="005D3EE9">
        <w:rPr>
          <w:b/>
          <w:sz w:val="36"/>
          <w:szCs w:val="36"/>
        </w:rPr>
        <w:t>:</w:t>
      </w:r>
    </w:p>
    <w:p w14:paraId="7A802738" w14:textId="77777777" w:rsidR="00990C82" w:rsidRDefault="00990C82" w:rsidP="00990C82">
      <w:pPr>
        <w:jc w:val="center"/>
        <w:rPr>
          <w:b/>
          <w:sz w:val="52"/>
          <w:szCs w:val="52"/>
        </w:rPr>
      </w:pPr>
    </w:p>
    <w:p w14:paraId="7600DD8A" w14:textId="77777777" w:rsidR="007560E6" w:rsidRPr="00EC0871" w:rsidRDefault="007560E6" w:rsidP="007560E6">
      <w:pPr>
        <w:jc w:val="center"/>
        <w:rPr>
          <w:b/>
          <w:sz w:val="40"/>
          <w:szCs w:val="40"/>
        </w:rPr>
      </w:pPr>
      <w:r>
        <w:rPr>
          <w:b/>
          <w:bCs/>
          <w:sz w:val="40"/>
          <w:szCs w:val="40"/>
        </w:rPr>
        <w:t>Storitve gojitvenih, varstvenih in drugih del, ki so potrebna za zagotavljanje ekoloških funkcij v gozdovih</w:t>
      </w:r>
    </w:p>
    <w:p w14:paraId="5ED899F9" w14:textId="77777777" w:rsidR="00E643E2" w:rsidRDefault="00E643E2" w:rsidP="00E643E2">
      <w:pPr>
        <w:rPr>
          <w:b/>
          <w:sz w:val="40"/>
          <w:szCs w:val="40"/>
        </w:rPr>
      </w:pPr>
    </w:p>
    <w:p w14:paraId="216D8C67" w14:textId="190B887B" w:rsidR="00990C82" w:rsidRPr="00A50253" w:rsidRDefault="00990C82" w:rsidP="00E643E2">
      <w:pPr>
        <w:rPr>
          <w:b/>
          <w:sz w:val="40"/>
          <w:szCs w:val="40"/>
        </w:rPr>
      </w:pPr>
    </w:p>
    <w:p w14:paraId="02B0050B" w14:textId="77777777" w:rsidR="00990C82" w:rsidRPr="00083B88" w:rsidRDefault="00990C82" w:rsidP="00152883">
      <w:pPr>
        <w:jc w:val="center"/>
        <w:rPr>
          <w:b/>
          <w:sz w:val="40"/>
          <w:szCs w:val="40"/>
        </w:rPr>
      </w:pPr>
    </w:p>
    <w:p w14:paraId="35BE1E42" w14:textId="77777777" w:rsidR="00990C82" w:rsidRDefault="00990C82" w:rsidP="00152883">
      <w:pPr>
        <w:jc w:val="center"/>
        <w:rPr>
          <w:b/>
          <w:sz w:val="40"/>
          <w:szCs w:val="40"/>
        </w:rPr>
      </w:pPr>
    </w:p>
    <w:p w14:paraId="40A3BACD" w14:textId="633C0794" w:rsidR="00D61F2A" w:rsidRPr="00D61F2A" w:rsidRDefault="007502FC" w:rsidP="00D61F2A">
      <w:pPr>
        <w:spacing w:line="0" w:lineRule="atLeast"/>
        <w:jc w:val="center"/>
        <w:rPr>
          <w:sz w:val="22"/>
        </w:rPr>
      </w:pPr>
      <w:r>
        <w:rPr>
          <w:sz w:val="22"/>
        </w:rPr>
        <w:t xml:space="preserve">Postopek oddaje javnega naročila </w:t>
      </w:r>
      <w:r w:rsidR="00D61F2A" w:rsidRPr="00D61F2A">
        <w:rPr>
          <w:sz w:val="22"/>
        </w:rPr>
        <w:t xml:space="preserve"> po omejenem postopku - 41. člen Zakona o javnem naročanju (Ur. l. RS, št. </w:t>
      </w:r>
      <w:r w:rsidR="00F6323C" w:rsidRPr="00F6323C">
        <w:rPr>
          <w:sz w:val="22"/>
        </w:rPr>
        <w:t xml:space="preserve">št. 91/15, 14/18, 121/21, 10/22, 74/22 – </w:t>
      </w:r>
      <w:proofErr w:type="spellStart"/>
      <w:r w:rsidR="00F6323C" w:rsidRPr="00F6323C">
        <w:rPr>
          <w:sz w:val="22"/>
        </w:rPr>
        <w:t>odl</w:t>
      </w:r>
      <w:proofErr w:type="spellEnd"/>
      <w:r w:rsidR="00F6323C" w:rsidRPr="00F6323C">
        <w:rPr>
          <w:sz w:val="22"/>
        </w:rPr>
        <w:t>. US, 100/22 – ZNUZSZS, 28/23 in 88/23 – ZOPNN-F</w:t>
      </w:r>
      <w:r w:rsidR="00D61F2A" w:rsidRPr="00D61F2A">
        <w:rPr>
          <w:sz w:val="22"/>
        </w:rPr>
        <w:t>;</w:t>
      </w:r>
      <w:r w:rsidR="00F6323C">
        <w:rPr>
          <w:sz w:val="22"/>
        </w:rPr>
        <w:t xml:space="preserve"> v nadaljevanju</w:t>
      </w:r>
      <w:r w:rsidR="00D61F2A" w:rsidRPr="00D61F2A">
        <w:rPr>
          <w:sz w:val="22"/>
        </w:rPr>
        <w:t xml:space="preserve"> ZJN-3) z vzpostavitvijo dinamičnega nabavnega sistema (49. člen ZJN-3), za oddajo storitev.</w:t>
      </w:r>
    </w:p>
    <w:p w14:paraId="02F99E47" w14:textId="77777777" w:rsidR="00083B88" w:rsidRDefault="00083B88" w:rsidP="00152883">
      <w:pPr>
        <w:jc w:val="center"/>
        <w:rPr>
          <w:b/>
          <w:sz w:val="40"/>
          <w:szCs w:val="40"/>
        </w:rPr>
      </w:pPr>
    </w:p>
    <w:p w14:paraId="6B27715A" w14:textId="145BE6A3" w:rsidR="00083B88" w:rsidRPr="00E643E2" w:rsidRDefault="00E643E2" w:rsidP="00E643E2">
      <w:pPr>
        <w:jc w:val="left"/>
        <w:rPr>
          <w:b/>
          <w:sz w:val="22"/>
        </w:rPr>
      </w:pPr>
      <w:r w:rsidRPr="00E643E2">
        <w:rPr>
          <w:b/>
          <w:sz w:val="22"/>
        </w:rPr>
        <w:t xml:space="preserve">Oznaka naročila pri naročniku: </w:t>
      </w:r>
      <w:r w:rsidR="007560E6">
        <w:rPr>
          <w:b/>
          <w:sz w:val="22"/>
        </w:rPr>
        <w:t>GOJ</w:t>
      </w:r>
      <w:r w:rsidRPr="00E643E2">
        <w:rPr>
          <w:b/>
          <w:sz w:val="22"/>
        </w:rPr>
        <w:t xml:space="preserve"> 2026</w:t>
      </w:r>
    </w:p>
    <w:p w14:paraId="7A69D9FF" w14:textId="77777777" w:rsidR="00083B88" w:rsidRDefault="00083B88" w:rsidP="00152883">
      <w:pPr>
        <w:jc w:val="center"/>
        <w:rPr>
          <w:b/>
          <w:sz w:val="40"/>
          <w:szCs w:val="40"/>
        </w:rPr>
      </w:pPr>
    </w:p>
    <w:p w14:paraId="0E14A8C2" w14:textId="77777777" w:rsidR="00083B88" w:rsidRPr="00083B88" w:rsidRDefault="00083B88" w:rsidP="00152883">
      <w:pPr>
        <w:jc w:val="center"/>
        <w:rPr>
          <w:bCs/>
          <w:sz w:val="22"/>
        </w:rPr>
      </w:pPr>
    </w:p>
    <w:p w14:paraId="5351B602" w14:textId="33D5E64C" w:rsidR="00083B88" w:rsidRDefault="00083B88" w:rsidP="00152883">
      <w:pPr>
        <w:jc w:val="center"/>
        <w:rPr>
          <w:bCs/>
          <w:sz w:val="22"/>
        </w:rPr>
      </w:pPr>
      <w:r w:rsidRPr="23B835C0">
        <w:rPr>
          <w:sz w:val="22"/>
        </w:rPr>
        <w:t xml:space="preserve">Kočevje, </w:t>
      </w:r>
      <w:r w:rsidR="007560E6">
        <w:rPr>
          <w:sz w:val="22"/>
        </w:rPr>
        <w:t>avgust</w:t>
      </w:r>
      <w:r w:rsidR="00F053AA" w:rsidRPr="23B835C0">
        <w:rPr>
          <w:sz w:val="22"/>
        </w:rPr>
        <w:t xml:space="preserve"> </w:t>
      </w:r>
      <w:r w:rsidRPr="23B835C0">
        <w:rPr>
          <w:sz w:val="22"/>
        </w:rPr>
        <w:t>2025</w:t>
      </w:r>
    </w:p>
    <w:p w14:paraId="2FDEE787" w14:textId="77777777" w:rsidR="00083B88" w:rsidRDefault="00083B88" w:rsidP="00152883">
      <w:pPr>
        <w:jc w:val="center"/>
        <w:rPr>
          <w:bCs/>
          <w:sz w:val="22"/>
        </w:rPr>
      </w:pPr>
    </w:p>
    <w:p w14:paraId="7D8B78E0" w14:textId="76CF8E70" w:rsidR="23B835C0" w:rsidRDefault="23B835C0" w:rsidP="23B835C0">
      <w:pPr>
        <w:jc w:val="center"/>
        <w:rPr>
          <w:sz w:val="22"/>
        </w:rPr>
      </w:pPr>
    </w:p>
    <w:p w14:paraId="1761483C" w14:textId="55C05FA9" w:rsidR="23B835C0" w:rsidRDefault="23B835C0" w:rsidP="23B835C0">
      <w:pPr>
        <w:jc w:val="center"/>
        <w:rPr>
          <w:sz w:val="22"/>
        </w:rPr>
      </w:pPr>
    </w:p>
    <w:p w14:paraId="01593F9B" w14:textId="3C8C8949" w:rsidR="00083B88" w:rsidRDefault="00083B88" w:rsidP="00152883">
      <w:pPr>
        <w:jc w:val="center"/>
        <w:rPr>
          <w:bCs/>
          <w:sz w:val="22"/>
        </w:rPr>
      </w:pPr>
    </w:p>
    <w:p w14:paraId="09AED87B" w14:textId="77777777" w:rsidR="009A2247" w:rsidRDefault="009A2247" w:rsidP="00152883">
      <w:pPr>
        <w:jc w:val="center"/>
        <w:rPr>
          <w:bCs/>
          <w:sz w:val="22"/>
        </w:rPr>
      </w:pPr>
    </w:p>
    <w:p w14:paraId="6D2ADD2F" w14:textId="77777777" w:rsidR="009A2247" w:rsidRDefault="009A2247" w:rsidP="00152883">
      <w:pPr>
        <w:jc w:val="center"/>
        <w:rPr>
          <w:bCs/>
          <w:sz w:val="22"/>
        </w:rPr>
      </w:pPr>
    </w:p>
    <w:p w14:paraId="2725D852" w14:textId="77777777" w:rsidR="009A2247" w:rsidRPr="00083B88" w:rsidRDefault="009A2247" w:rsidP="00152883">
      <w:pPr>
        <w:jc w:val="center"/>
        <w:rPr>
          <w:bCs/>
          <w:sz w:val="22"/>
        </w:rPr>
      </w:pPr>
    </w:p>
    <w:p w14:paraId="599BAAB6" w14:textId="77777777" w:rsidR="00990C82" w:rsidRPr="00083B88" w:rsidRDefault="00990C82" w:rsidP="00152883">
      <w:pPr>
        <w:jc w:val="center"/>
        <w:rPr>
          <w:b/>
          <w:sz w:val="22"/>
        </w:rPr>
      </w:pPr>
    </w:p>
    <w:p w14:paraId="5587A93F" w14:textId="5C778200" w:rsidR="004B123D" w:rsidRDefault="009A2247" w:rsidP="00C05CA6">
      <w:pPr>
        <w:pStyle w:val="Noga"/>
        <w:numPr>
          <w:ilvl w:val="0"/>
          <w:numId w:val="30"/>
        </w:numPr>
        <w:spacing w:line="0" w:lineRule="atLeast"/>
        <w:rPr>
          <w:rFonts w:cs="Arial"/>
          <w:bCs/>
          <w:sz w:val="22"/>
        </w:rPr>
      </w:pPr>
      <w:r w:rsidRPr="0031468A">
        <w:rPr>
          <w:rFonts w:cs="Arial"/>
          <w:bCs/>
          <w:sz w:val="22"/>
        </w:rPr>
        <w:t>Naročnik</w:t>
      </w:r>
      <w:r>
        <w:rPr>
          <w:rFonts w:cs="Arial"/>
          <w:bCs/>
          <w:sz w:val="22"/>
        </w:rPr>
        <w:t xml:space="preserve"> </w:t>
      </w:r>
      <w:r w:rsidRPr="0031468A">
        <w:rPr>
          <w:rFonts w:cs="Arial"/>
          <w:bCs/>
          <w:sz w:val="22"/>
        </w:rPr>
        <w:t>spreminja Dokumentacijo za javno naročilo</w:t>
      </w:r>
      <w:r>
        <w:rPr>
          <w:rFonts w:cs="Arial"/>
          <w:bCs/>
          <w:sz w:val="22"/>
        </w:rPr>
        <w:t xml:space="preserve">: </w:t>
      </w:r>
      <w:r w:rsidR="00AD636F" w:rsidRPr="00AD636F">
        <w:rPr>
          <w:rFonts w:cs="Arial"/>
          <w:bCs/>
          <w:sz w:val="22"/>
        </w:rPr>
        <w:t>Storitve gojitvenih, varstvenih in drugih del, ki so potrebna za zagotavljanje ekoloških funkcij v gozdovih</w:t>
      </w:r>
      <w:r>
        <w:rPr>
          <w:rFonts w:cs="Arial"/>
          <w:bCs/>
          <w:sz w:val="22"/>
        </w:rPr>
        <w:t xml:space="preserve">, </w:t>
      </w:r>
      <w:r w:rsidRPr="0031468A">
        <w:rPr>
          <w:rFonts w:cs="Arial"/>
          <w:bCs/>
          <w:sz w:val="22"/>
        </w:rPr>
        <w:t xml:space="preserve"> z oznako </w:t>
      </w:r>
      <w:r w:rsidR="00AD636F">
        <w:rPr>
          <w:rFonts w:cs="Arial"/>
          <w:bCs/>
          <w:sz w:val="22"/>
        </w:rPr>
        <w:t>GOJ</w:t>
      </w:r>
      <w:r w:rsidRPr="0031468A">
        <w:rPr>
          <w:rFonts w:cs="Arial"/>
          <w:bCs/>
          <w:sz w:val="22"/>
        </w:rPr>
        <w:t xml:space="preserve"> 202</w:t>
      </w:r>
      <w:r>
        <w:rPr>
          <w:rFonts w:cs="Arial"/>
          <w:bCs/>
          <w:sz w:val="22"/>
        </w:rPr>
        <w:t>6, in sicer</w:t>
      </w:r>
      <w:r w:rsidR="004B123D">
        <w:rPr>
          <w:rFonts w:cs="Arial"/>
          <w:bCs/>
          <w:sz w:val="22"/>
        </w:rPr>
        <w:t>:</w:t>
      </w:r>
    </w:p>
    <w:p w14:paraId="2946B012" w14:textId="77777777" w:rsidR="004B123D" w:rsidRDefault="004B123D" w:rsidP="004B123D">
      <w:pPr>
        <w:pStyle w:val="Noga"/>
        <w:spacing w:line="0" w:lineRule="atLeast"/>
        <w:ind w:left="360"/>
        <w:rPr>
          <w:rFonts w:cs="Arial"/>
          <w:bCs/>
          <w:sz w:val="22"/>
        </w:rPr>
      </w:pPr>
    </w:p>
    <w:p w14:paraId="228CD9DE" w14:textId="77777777" w:rsidR="004B123D" w:rsidRDefault="004B123D" w:rsidP="004B123D">
      <w:pPr>
        <w:pStyle w:val="Noga"/>
        <w:spacing w:line="0" w:lineRule="atLeast"/>
        <w:ind w:left="360"/>
        <w:rPr>
          <w:rFonts w:cs="Arial"/>
          <w:bCs/>
          <w:sz w:val="22"/>
        </w:rPr>
      </w:pPr>
    </w:p>
    <w:p w14:paraId="7DEA5945" w14:textId="2A97EABC" w:rsidR="00C05CA6" w:rsidRDefault="00C05CA6" w:rsidP="004B123D">
      <w:pPr>
        <w:pStyle w:val="Noga"/>
        <w:numPr>
          <w:ilvl w:val="0"/>
          <w:numId w:val="35"/>
        </w:numPr>
        <w:spacing w:line="0" w:lineRule="atLeast"/>
        <w:rPr>
          <w:rFonts w:cs="Arial"/>
          <w:bCs/>
          <w:sz w:val="22"/>
        </w:rPr>
      </w:pPr>
      <w:r>
        <w:rPr>
          <w:rFonts w:cs="Arial"/>
          <w:bCs/>
          <w:sz w:val="22"/>
        </w:rPr>
        <w:t xml:space="preserve">se </w:t>
      </w:r>
      <w:r w:rsidR="007560E6">
        <w:rPr>
          <w:rFonts w:cs="Arial"/>
          <w:bCs/>
          <w:sz w:val="22"/>
        </w:rPr>
        <w:t>2. točka poglavja</w:t>
      </w:r>
      <w:r>
        <w:rPr>
          <w:rFonts w:cs="Arial"/>
          <w:bCs/>
          <w:sz w:val="22"/>
        </w:rPr>
        <w:t xml:space="preserve"> 9.1.</w:t>
      </w:r>
      <w:r w:rsidR="007560E6">
        <w:rPr>
          <w:rFonts w:cs="Arial"/>
          <w:bCs/>
          <w:sz w:val="22"/>
        </w:rPr>
        <w:t>1</w:t>
      </w:r>
      <w:r>
        <w:rPr>
          <w:rFonts w:cs="Arial"/>
          <w:bCs/>
          <w:sz w:val="22"/>
        </w:rPr>
        <w:t xml:space="preserve"> spremeni tako, da </w:t>
      </w:r>
      <w:r w:rsidR="00CB3AFD">
        <w:rPr>
          <w:rFonts w:cs="Arial"/>
          <w:bCs/>
          <w:sz w:val="22"/>
        </w:rPr>
        <w:t xml:space="preserve">se </w:t>
      </w:r>
      <w:r>
        <w:rPr>
          <w:rFonts w:cs="Arial"/>
          <w:bCs/>
          <w:sz w:val="22"/>
        </w:rPr>
        <w:t>po novem glasi:</w:t>
      </w:r>
    </w:p>
    <w:p w14:paraId="71E558FE" w14:textId="77777777" w:rsidR="00C05CA6" w:rsidRDefault="00C05CA6" w:rsidP="00C05CA6">
      <w:pPr>
        <w:pStyle w:val="Noga"/>
        <w:spacing w:line="0" w:lineRule="atLeast"/>
        <w:rPr>
          <w:rFonts w:cs="Arial"/>
          <w:bCs/>
          <w:sz w:val="22"/>
        </w:rPr>
      </w:pPr>
    </w:p>
    <w:p w14:paraId="7560507D" w14:textId="6DC397DF" w:rsidR="00DF62CC" w:rsidRDefault="00C05CA6" w:rsidP="007560E6">
      <w:pPr>
        <w:pStyle w:val="Noga"/>
        <w:spacing w:line="0" w:lineRule="atLeast"/>
        <w:rPr>
          <w:rFonts w:cs="Arial"/>
          <w:bCs/>
          <w:i/>
          <w:iCs/>
          <w:sz w:val="22"/>
        </w:rPr>
      </w:pPr>
      <w:r w:rsidRPr="00D579AC">
        <w:rPr>
          <w:rFonts w:cs="Arial"/>
          <w:bCs/>
          <w:i/>
          <w:iCs/>
          <w:sz w:val="22"/>
        </w:rPr>
        <w:t>»</w:t>
      </w:r>
      <w:r w:rsidR="007560E6" w:rsidRPr="007560E6">
        <w:rPr>
          <w:rFonts w:cs="Arial"/>
          <w:bCs/>
          <w:i/>
          <w:iCs/>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Ponudnik mora izpolnjevati pogoj na rok za oddajo prijave oz. na dan oddaje prijave v primerih naknadnih prijav. Šteje se, da gospodarski subjekt ne izpolnjuje obveznosti tudi, če nima predloženih vseh obračunov davčnih odtegljajev za dohodke iz delovnega razmerja za obdobje zadnjih petih let do roka za oddajo prijav. Ponudnika se ne izloči, če gospodarski subjekt do roka za oddajo prijav poravna neplačane zapadle obveznosti, ki znašajo 50 eurov ali več in predloži vse obračune davčnih odtegljajev za dohodke iz delovnega razmerja za obdobje zadnjih pet let do roka za oddajo prijav</w:t>
      </w:r>
      <w:r w:rsidRPr="00D579AC">
        <w:rPr>
          <w:rFonts w:cs="Arial"/>
          <w:bCs/>
          <w:i/>
          <w:iCs/>
          <w:sz w:val="22"/>
        </w:rPr>
        <w:t>.</w:t>
      </w:r>
    </w:p>
    <w:p w14:paraId="2063C90B" w14:textId="77777777" w:rsidR="00DF62CC" w:rsidRDefault="00DF62CC" w:rsidP="00C05CA6">
      <w:pPr>
        <w:pStyle w:val="Noga"/>
        <w:spacing w:line="0" w:lineRule="atLeast"/>
        <w:rPr>
          <w:rFonts w:cs="Arial"/>
          <w:bCs/>
          <w:i/>
          <w:iCs/>
          <w:sz w:val="22"/>
        </w:rPr>
      </w:pPr>
    </w:p>
    <w:p w14:paraId="32FD5C1F" w14:textId="14C4113E" w:rsidR="00C05CA6" w:rsidRPr="007560E6" w:rsidRDefault="007560E6" w:rsidP="00DF62CC">
      <w:pPr>
        <w:spacing w:line="0" w:lineRule="atLeast"/>
        <w:rPr>
          <w:sz w:val="22"/>
        </w:rPr>
      </w:pPr>
      <w:r w:rsidRPr="007560E6">
        <w:rPr>
          <w:i/>
          <w:iCs/>
          <w:sz w:val="22"/>
        </w:rPr>
        <w:t>DOKAZILA: Izpolnjen obrazec ESPD  (v »Del III: Razlogi za izključitev, Oddelek B: Razlogi, povezani s plačilom davkov ali prispevkov za socialno varnost«) za vse gospodarske subjekte v prijavi</w:t>
      </w:r>
      <w:r w:rsidRPr="00851A80">
        <w:rPr>
          <w:sz w:val="22"/>
        </w:rPr>
        <w:t>.</w:t>
      </w:r>
      <w:r w:rsidR="00C05CA6" w:rsidRPr="00D579AC">
        <w:rPr>
          <w:rFonts w:cs="Arial"/>
          <w:bCs/>
          <w:i/>
          <w:iCs/>
          <w:sz w:val="22"/>
        </w:rPr>
        <w:t>«</w:t>
      </w:r>
    </w:p>
    <w:p w14:paraId="6BB2B255" w14:textId="77777777" w:rsidR="004B123D" w:rsidRDefault="004B123D" w:rsidP="00C05CA6">
      <w:pPr>
        <w:pStyle w:val="Noga"/>
        <w:spacing w:line="0" w:lineRule="atLeast"/>
        <w:rPr>
          <w:rFonts w:cs="Arial"/>
          <w:bCs/>
          <w:i/>
          <w:iCs/>
          <w:sz w:val="22"/>
        </w:rPr>
      </w:pPr>
    </w:p>
    <w:p w14:paraId="7959F426" w14:textId="5E4AB618" w:rsidR="004B123D" w:rsidRDefault="00A46747" w:rsidP="004B123D">
      <w:pPr>
        <w:pStyle w:val="Noga"/>
        <w:numPr>
          <w:ilvl w:val="0"/>
          <w:numId w:val="35"/>
        </w:numPr>
        <w:spacing w:line="0" w:lineRule="atLeast"/>
        <w:rPr>
          <w:rFonts w:cs="Arial"/>
          <w:bCs/>
          <w:sz w:val="22"/>
        </w:rPr>
      </w:pPr>
      <w:r>
        <w:rPr>
          <w:rFonts w:cs="Arial"/>
          <w:bCs/>
          <w:i/>
          <w:iCs/>
          <w:sz w:val="22"/>
        </w:rPr>
        <w:t xml:space="preserve">se 6. točka Dokazil v poglavju 9.1.4 črta (naročnik ne bo zahteval </w:t>
      </w:r>
      <w:r w:rsidRPr="00A46747">
        <w:rPr>
          <w:rFonts w:cs="Arial"/>
          <w:bCs/>
          <w:i/>
          <w:iCs/>
          <w:sz w:val="22"/>
        </w:rPr>
        <w:t>poklicnega zavarovanja za gojitvena dela</w:t>
      </w:r>
      <w:r>
        <w:rPr>
          <w:rFonts w:cs="Arial"/>
          <w:bCs/>
          <w:i/>
          <w:iCs/>
          <w:sz w:val="22"/>
        </w:rPr>
        <w:t>).</w:t>
      </w:r>
    </w:p>
    <w:p w14:paraId="31AD585E" w14:textId="77777777" w:rsidR="004B123D" w:rsidRDefault="004B123D" w:rsidP="004B123D">
      <w:pPr>
        <w:pStyle w:val="Noga"/>
        <w:spacing w:line="0" w:lineRule="atLeast"/>
        <w:ind w:left="360"/>
        <w:rPr>
          <w:rFonts w:cs="Arial"/>
          <w:bCs/>
          <w:i/>
          <w:iCs/>
          <w:sz w:val="22"/>
        </w:rPr>
      </w:pPr>
    </w:p>
    <w:p w14:paraId="3CC3D06D" w14:textId="77777777" w:rsidR="00C05CA6" w:rsidRDefault="00C05CA6" w:rsidP="00C05CA6">
      <w:pPr>
        <w:pStyle w:val="Noga"/>
        <w:spacing w:line="0" w:lineRule="atLeast"/>
        <w:rPr>
          <w:rFonts w:cs="Arial"/>
          <w:bCs/>
          <w:i/>
          <w:iCs/>
          <w:sz w:val="22"/>
        </w:rPr>
      </w:pPr>
    </w:p>
    <w:p w14:paraId="6D7B5634" w14:textId="4EFEF3F9" w:rsidR="00BE2237" w:rsidRPr="00BE2237" w:rsidRDefault="00BE2237" w:rsidP="00BE2237">
      <w:pPr>
        <w:pStyle w:val="Odstavekseznama"/>
        <w:numPr>
          <w:ilvl w:val="0"/>
          <w:numId w:val="30"/>
        </w:numPr>
        <w:rPr>
          <w:rFonts w:cs="Arial"/>
          <w:bCs/>
          <w:sz w:val="22"/>
        </w:rPr>
      </w:pPr>
      <w:r w:rsidRPr="00BE2237">
        <w:rPr>
          <w:rFonts w:cs="Arial"/>
          <w:bCs/>
          <w:sz w:val="22"/>
        </w:rPr>
        <w:t>V skladu s točko 1 tega Popravka se spremeni naslednji obraz</w:t>
      </w:r>
      <w:r w:rsidR="00A5566C">
        <w:rPr>
          <w:rFonts w:cs="Arial"/>
          <w:bCs/>
          <w:sz w:val="22"/>
        </w:rPr>
        <w:t>ec</w:t>
      </w:r>
      <w:r w:rsidRPr="00BE2237">
        <w:rPr>
          <w:rFonts w:cs="Arial"/>
          <w:bCs/>
          <w:sz w:val="22"/>
        </w:rPr>
        <w:t xml:space="preserve">, ki </w:t>
      </w:r>
      <w:r w:rsidR="00CB3AFD">
        <w:rPr>
          <w:rFonts w:cs="Arial"/>
          <w:bCs/>
          <w:sz w:val="22"/>
        </w:rPr>
        <w:t>je</w:t>
      </w:r>
      <w:r w:rsidRPr="00BE2237">
        <w:rPr>
          <w:rFonts w:cs="Arial"/>
          <w:bCs/>
          <w:sz w:val="22"/>
        </w:rPr>
        <w:t xml:space="preserve"> del dokumentacije za naročilo:</w:t>
      </w:r>
    </w:p>
    <w:p w14:paraId="2FA706B2" w14:textId="77777777" w:rsidR="00BE2237" w:rsidRPr="00BE2237" w:rsidRDefault="00BE2237" w:rsidP="00BE2237">
      <w:pPr>
        <w:rPr>
          <w:rFonts w:cs="Arial"/>
          <w:bCs/>
          <w:sz w:val="22"/>
        </w:rPr>
      </w:pPr>
    </w:p>
    <w:p w14:paraId="298F4861" w14:textId="6956F810" w:rsidR="00A267D3" w:rsidRDefault="00BE2237" w:rsidP="00BE2237">
      <w:pPr>
        <w:numPr>
          <w:ilvl w:val="0"/>
          <w:numId w:val="33"/>
        </w:numPr>
        <w:rPr>
          <w:rFonts w:cs="Arial"/>
          <w:sz w:val="22"/>
        </w:rPr>
      </w:pPr>
      <w:r w:rsidRPr="00BE2237">
        <w:rPr>
          <w:rFonts w:cs="Arial"/>
          <w:sz w:val="22"/>
        </w:rPr>
        <w:t xml:space="preserve">IZJAVA </w:t>
      </w:r>
      <w:r w:rsidR="00A5566C" w:rsidRPr="00A5566C">
        <w:rPr>
          <w:rFonts w:cs="Arial"/>
          <w:sz w:val="22"/>
        </w:rPr>
        <w:t xml:space="preserve">O KADROVSKI USPOSOBLJENOSTI </w:t>
      </w:r>
      <w:r w:rsidRPr="00BE2237">
        <w:rPr>
          <w:rFonts w:cs="Arial"/>
          <w:sz w:val="22"/>
        </w:rPr>
        <w:t xml:space="preserve">se spremeni na način, da se </w:t>
      </w:r>
      <w:r w:rsidR="00A267D3">
        <w:rPr>
          <w:rFonts w:cs="Arial"/>
          <w:sz w:val="22"/>
        </w:rPr>
        <w:t xml:space="preserve">v celoti </w:t>
      </w:r>
      <w:r w:rsidRPr="00BE2237">
        <w:rPr>
          <w:rFonts w:cs="Arial"/>
          <w:sz w:val="22"/>
        </w:rPr>
        <w:t xml:space="preserve">briše </w:t>
      </w:r>
      <w:r w:rsidR="00A267D3">
        <w:rPr>
          <w:rFonts w:cs="Arial"/>
          <w:sz w:val="22"/>
        </w:rPr>
        <w:t>2. točka obrazca: »</w:t>
      </w:r>
      <w:r w:rsidR="00A267D3" w:rsidRPr="00A267D3">
        <w:rPr>
          <w:rFonts w:cs="Arial"/>
          <w:bCs/>
          <w:i/>
          <w:iCs/>
          <w:sz w:val="22"/>
        </w:rPr>
        <w:t>Poklicno zavarovanje zaposlenega kadra</w:t>
      </w:r>
      <w:r w:rsidR="00A267D3">
        <w:rPr>
          <w:rFonts w:cs="Arial"/>
          <w:bCs/>
          <w:i/>
          <w:iCs/>
          <w:sz w:val="22"/>
        </w:rPr>
        <w:t xml:space="preserve">«. </w:t>
      </w:r>
      <w:r w:rsidR="00A267D3" w:rsidRPr="00BE2237">
        <w:rPr>
          <w:rFonts w:cs="Arial"/>
          <w:sz w:val="22"/>
        </w:rPr>
        <w:t xml:space="preserve">Čistopis </w:t>
      </w:r>
      <w:r w:rsidR="00A267D3">
        <w:rPr>
          <w:rFonts w:cs="Arial"/>
          <w:sz w:val="22"/>
        </w:rPr>
        <w:t xml:space="preserve">Obrazca »Izjava o kadrovski usposobljenosti« </w:t>
      </w:r>
      <w:r w:rsidR="00A267D3" w:rsidRPr="00BE2237">
        <w:rPr>
          <w:rFonts w:cs="Arial"/>
          <w:sz w:val="22"/>
        </w:rPr>
        <w:t xml:space="preserve">je Priloga </w:t>
      </w:r>
      <w:r w:rsidR="00A267D3">
        <w:rPr>
          <w:rFonts w:cs="Arial"/>
          <w:sz w:val="22"/>
        </w:rPr>
        <w:t>1</w:t>
      </w:r>
      <w:r w:rsidR="00A267D3" w:rsidRPr="00BE2237">
        <w:rPr>
          <w:rFonts w:cs="Arial"/>
          <w:sz w:val="22"/>
        </w:rPr>
        <w:t xml:space="preserve"> tega Popravka</w:t>
      </w:r>
      <w:r w:rsidR="00A267D3">
        <w:rPr>
          <w:rFonts w:cs="Arial"/>
          <w:sz w:val="22"/>
        </w:rPr>
        <w:t>.</w:t>
      </w:r>
      <w:r w:rsidR="00A267D3" w:rsidRPr="00BE2237">
        <w:rPr>
          <w:rFonts w:cs="Arial"/>
          <w:sz w:val="22"/>
        </w:rPr>
        <w:t xml:space="preserve"> </w:t>
      </w:r>
    </w:p>
    <w:p w14:paraId="09CF0C17" w14:textId="77777777" w:rsidR="00BE2237" w:rsidRPr="00BE2237" w:rsidRDefault="00BE2237" w:rsidP="00BE2237">
      <w:pPr>
        <w:rPr>
          <w:rFonts w:cs="Arial"/>
          <w:sz w:val="22"/>
        </w:rPr>
      </w:pPr>
    </w:p>
    <w:p w14:paraId="33E4FAF2" w14:textId="648A54AA" w:rsidR="00BE2237" w:rsidRDefault="00BE2237" w:rsidP="00EE1F42">
      <w:pPr>
        <w:pStyle w:val="Odstavekseznama"/>
        <w:numPr>
          <w:ilvl w:val="0"/>
          <w:numId w:val="30"/>
        </w:numPr>
        <w:rPr>
          <w:sz w:val="22"/>
        </w:rPr>
      </w:pPr>
      <w:r w:rsidRPr="00F6611B">
        <w:rPr>
          <w:sz w:val="22"/>
        </w:rPr>
        <w:t xml:space="preserve">Že objavljeni odgovori na Portalu javnih naročil so v skladu z ZJN-3 del Dokumentacije za javno naročilo </w:t>
      </w:r>
      <w:r w:rsidR="00A267D3">
        <w:rPr>
          <w:sz w:val="22"/>
        </w:rPr>
        <w:t>GOJ</w:t>
      </w:r>
      <w:r w:rsidRPr="00F6611B">
        <w:rPr>
          <w:sz w:val="22"/>
        </w:rPr>
        <w:t xml:space="preserve"> 202</w:t>
      </w:r>
      <w:r w:rsidR="00F6611B" w:rsidRPr="00F6611B">
        <w:rPr>
          <w:sz w:val="22"/>
        </w:rPr>
        <w:t>6</w:t>
      </w:r>
      <w:r w:rsidRPr="00F6611B">
        <w:rPr>
          <w:sz w:val="22"/>
        </w:rPr>
        <w:t xml:space="preserve">, zato predmetna sprememba velja tudi za njih. </w:t>
      </w:r>
    </w:p>
    <w:p w14:paraId="08DC1171" w14:textId="77777777" w:rsidR="00F6611B" w:rsidRPr="00BE2237" w:rsidRDefault="00F6611B" w:rsidP="00F6611B">
      <w:pPr>
        <w:pStyle w:val="Odstavekseznama"/>
        <w:ind w:left="360"/>
        <w:rPr>
          <w:sz w:val="22"/>
        </w:rPr>
      </w:pPr>
    </w:p>
    <w:p w14:paraId="727BD6B9" w14:textId="1BC5A963" w:rsidR="00BE2237" w:rsidRPr="00BE2237" w:rsidRDefault="00BE2237" w:rsidP="00BE2237">
      <w:pPr>
        <w:numPr>
          <w:ilvl w:val="0"/>
          <w:numId w:val="34"/>
        </w:numPr>
        <w:rPr>
          <w:sz w:val="22"/>
        </w:rPr>
      </w:pPr>
      <w:r w:rsidRPr="00BE2237">
        <w:rPr>
          <w:sz w:val="22"/>
        </w:rPr>
        <w:t xml:space="preserve">Ostala določila Dokumentacije v zvezi z oddajo javnega naročila </w:t>
      </w:r>
      <w:r w:rsidR="00A267D3">
        <w:rPr>
          <w:sz w:val="22"/>
        </w:rPr>
        <w:t>GOJ</w:t>
      </w:r>
      <w:r w:rsidRPr="00BE2237">
        <w:rPr>
          <w:sz w:val="22"/>
        </w:rPr>
        <w:t xml:space="preserve"> 202</w:t>
      </w:r>
      <w:r w:rsidR="00F6611B">
        <w:rPr>
          <w:sz w:val="22"/>
        </w:rPr>
        <w:t>6</w:t>
      </w:r>
      <w:r w:rsidRPr="00BE2237">
        <w:rPr>
          <w:sz w:val="22"/>
        </w:rPr>
        <w:t xml:space="preserve"> ostajajo nespremenjena. </w:t>
      </w:r>
    </w:p>
    <w:p w14:paraId="01EE1239" w14:textId="77777777" w:rsidR="009A2247" w:rsidRDefault="009A2247" w:rsidP="0077559D">
      <w:pPr>
        <w:rPr>
          <w:b/>
          <w:sz w:val="22"/>
        </w:rPr>
      </w:pPr>
    </w:p>
    <w:p w14:paraId="4DC289EC" w14:textId="77777777" w:rsidR="009A2247" w:rsidRDefault="009A2247" w:rsidP="0077559D">
      <w:pPr>
        <w:rPr>
          <w:b/>
          <w:sz w:val="22"/>
        </w:rPr>
      </w:pPr>
    </w:p>
    <w:p w14:paraId="08490D41" w14:textId="77777777" w:rsidR="00AA0BF8" w:rsidRDefault="00AA0BF8" w:rsidP="00140271">
      <w:pPr>
        <w:rPr>
          <w:sz w:val="22"/>
        </w:rPr>
      </w:pPr>
    </w:p>
    <w:p w14:paraId="7708F6C0" w14:textId="4FA14AFD" w:rsidR="00685E2B" w:rsidRPr="00E015C9" w:rsidRDefault="00E015C9" w:rsidP="00E015C9">
      <w:pPr>
        <w:ind w:left="4956"/>
        <w:rPr>
          <w:b/>
          <w:bCs/>
          <w:sz w:val="22"/>
        </w:rPr>
      </w:pPr>
      <w:r w:rsidRPr="00E015C9">
        <w:rPr>
          <w:b/>
          <w:bCs/>
          <w:sz w:val="22"/>
        </w:rPr>
        <w:t xml:space="preserve">Slovenski državni gozdovi, </w:t>
      </w:r>
      <w:proofErr w:type="spellStart"/>
      <w:r w:rsidRPr="00E015C9">
        <w:rPr>
          <w:b/>
          <w:bCs/>
          <w:sz w:val="22"/>
        </w:rPr>
        <w:t>d.o.o</w:t>
      </w:r>
      <w:proofErr w:type="spellEnd"/>
      <w:r w:rsidRPr="00E015C9">
        <w:rPr>
          <w:b/>
          <w:bCs/>
          <w:sz w:val="22"/>
        </w:rPr>
        <w:t>.</w:t>
      </w:r>
    </w:p>
    <w:p w14:paraId="6390DBB3" w14:textId="77777777" w:rsidR="00685E2B" w:rsidRDefault="00685E2B" w:rsidP="00140271">
      <w:pPr>
        <w:rPr>
          <w:sz w:val="22"/>
        </w:rPr>
      </w:pPr>
    </w:p>
    <w:p w14:paraId="29AAE3C7" w14:textId="77777777" w:rsidR="00685E2B" w:rsidRDefault="00685E2B" w:rsidP="00140271">
      <w:pPr>
        <w:rPr>
          <w:sz w:val="22"/>
        </w:rPr>
      </w:pPr>
    </w:p>
    <w:p w14:paraId="3AB3E5CF" w14:textId="77777777" w:rsidR="00685E2B" w:rsidRDefault="00685E2B" w:rsidP="00140271">
      <w:pPr>
        <w:rPr>
          <w:sz w:val="22"/>
        </w:rPr>
      </w:pPr>
    </w:p>
    <w:p w14:paraId="4C6F1925" w14:textId="77777777" w:rsidR="00685E2B" w:rsidRDefault="00685E2B" w:rsidP="00140271">
      <w:pPr>
        <w:rPr>
          <w:sz w:val="22"/>
        </w:rPr>
      </w:pPr>
    </w:p>
    <w:p w14:paraId="4DA00ADA" w14:textId="77777777" w:rsidR="00685E2B" w:rsidRDefault="00685E2B" w:rsidP="00140271">
      <w:pPr>
        <w:rPr>
          <w:sz w:val="22"/>
        </w:rPr>
      </w:pPr>
    </w:p>
    <w:p w14:paraId="60D7F1FD" w14:textId="77777777" w:rsidR="00685E2B" w:rsidRDefault="00685E2B" w:rsidP="00140271">
      <w:pPr>
        <w:rPr>
          <w:sz w:val="22"/>
        </w:rPr>
      </w:pPr>
    </w:p>
    <w:p w14:paraId="5E6FEF9F" w14:textId="77777777" w:rsidR="00685E2B" w:rsidRDefault="00685E2B" w:rsidP="00140271">
      <w:pPr>
        <w:rPr>
          <w:sz w:val="22"/>
        </w:rPr>
      </w:pPr>
    </w:p>
    <w:p w14:paraId="78EB4ECF" w14:textId="77777777" w:rsidR="00685E2B" w:rsidRDefault="00685E2B" w:rsidP="00140271">
      <w:pPr>
        <w:rPr>
          <w:sz w:val="22"/>
        </w:rPr>
      </w:pPr>
    </w:p>
    <w:p w14:paraId="0ED5682A" w14:textId="77777777" w:rsidR="00685E2B" w:rsidRDefault="00685E2B" w:rsidP="00140271">
      <w:pPr>
        <w:rPr>
          <w:sz w:val="22"/>
        </w:rPr>
      </w:pPr>
    </w:p>
    <w:p w14:paraId="7F504BC0" w14:textId="77777777" w:rsidR="00685E2B" w:rsidRDefault="00685E2B" w:rsidP="00140271">
      <w:pPr>
        <w:rPr>
          <w:sz w:val="22"/>
        </w:rPr>
      </w:pPr>
    </w:p>
    <w:p w14:paraId="550F6BCD" w14:textId="01EA4B2F" w:rsidR="002459B7" w:rsidRDefault="002459B7" w:rsidP="00140271">
      <w:pPr>
        <w:rPr>
          <w:b/>
          <w:bCs/>
          <w:sz w:val="22"/>
        </w:rPr>
      </w:pPr>
      <w:r w:rsidRPr="002459B7">
        <w:rPr>
          <w:b/>
          <w:bCs/>
          <w:sz w:val="22"/>
        </w:rPr>
        <w:t>PRILOGE</w:t>
      </w:r>
    </w:p>
    <w:p w14:paraId="6DBD23D4" w14:textId="77777777" w:rsidR="002459B7" w:rsidRDefault="002459B7" w:rsidP="00140271">
      <w:pPr>
        <w:rPr>
          <w:b/>
          <w:bCs/>
          <w:sz w:val="22"/>
        </w:rPr>
      </w:pPr>
    </w:p>
    <w:p w14:paraId="3521EF1C" w14:textId="77777777" w:rsidR="002459B7" w:rsidRDefault="002459B7" w:rsidP="00140271">
      <w:pPr>
        <w:rPr>
          <w:b/>
          <w:bCs/>
          <w:sz w:val="22"/>
        </w:rPr>
      </w:pPr>
    </w:p>
    <w:p w14:paraId="0EFB9DCF" w14:textId="77777777" w:rsidR="002459B7" w:rsidRDefault="002459B7" w:rsidP="00140271">
      <w:pPr>
        <w:rPr>
          <w:b/>
          <w:bCs/>
          <w:sz w:val="22"/>
        </w:rPr>
      </w:pPr>
    </w:p>
    <w:p w14:paraId="1F31EE25" w14:textId="77777777" w:rsidR="002459B7" w:rsidRDefault="002459B7" w:rsidP="00140271">
      <w:pPr>
        <w:rPr>
          <w:b/>
          <w:bCs/>
          <w:sz w:val="22"/>
        </w:rPr>
      </w:pPr>
    </w:p>
    <w:p w14:paraId="158F0EC9" w14:textId="77777777" w:rsidR="002459B7" w:rsidRDefault="002459B7" w:rsidP="00140271">
      <w:pPr>
        <w:rPr>
          <w:b/>
          <w:bCs/>
          <w:sz w:val="22"/>
        </w:rPr>
      </w:pPr>
    </w:p>
    <w:p w14:paraId="50A7ABA3" w14:textId="77777777" w:rsidR="002459B7" w:rsidRDefault="002459B7" w:rsidP="00140271">
      <w:pPr>
        <w:rPr>
          <w:b/>
          <w:bCs/>
          <w:sz w:val="22"/>
        </w:rPr>
      </w:pPr>
    </w:p>
    <w:p w14:paraId="32E82EAC" w14:textId="77777777" w:rsidR="002459B7" w:rsidRDefault="002459B7" w:rsidP="00140271">
      <w:pPr>
        <w:rPr>
          <w:b/>
          <w:bCs/>
          <w:sz w:val="22"/>
        </w:rPr>
      </w:pPr>
    </w:p>
    <w:p w14:paraId="65E499B0" w14:textId="77777777" w:rsidR="002459B7" w:rsidRDefault="002459B7" w:rsidP="00140271">
      <w:pPr>
        <w:rPr>
          <w:b/>
          <w:bCs/>
          <w:sz w:val="22"/>
        </w:rPr>
      </w:pPr>
    </w:p>
    <w:p w14:paraId="3A091AAB" w14:textId="77777777" w:rsidR="002459B7" w:rsidRDefault="002459B7" w:rsidP="00140271">
      <w:pPr>
        <w:rPr>
          <w:b/>
          <w:bCs/>
          <w:sz w:val="22"/>
        </w:rPr>
      </w:pPr>
    </w:p>
    <w:p w14:paraId="5D6D8E8E" w14:textId="77777777" w:rsidR="002459B7" w:rsidRDefault="002459B7" w:rsidP="00140271">
      <w:pPr>
        <w:rPr>
          <w:b/>
          <w:bCs/>
          <w:sz w:val="22"/>
        </w:rPr>
      </w:pPr>
    </w:p>
    <w:p w14:paraId="38AAC698" w14:textId="77777777" w:rsidR="002459B7" w:rsidRDefault="002459B7" w:rsidP="00140271">
      <w:pPr>
        <w:rPr>
          <w:b/>
          <w:bCs/>
          <w:sz w:val="22"/>
        </w:rPr>
      </w:pPr>
    </w:p>
    <w:p w14:paraId="0D2A0420" w14:textId="77777777" w:rsidR="002459B7" w:rsidRDefault="002459B7" w:rsidP="00140271">
      <w:pPr>
        <w:rPr>
          <w:b/>
          <w:bCs/>
          <w:sz w:val="22"/>
        </w:rPr>
      </w:pPr>
    </w:p>
    <w:p w14:paraId="6025BEE4" w14:textId="77777777" w:rsidR="002459B7" w:rsidRDefault="002459B7" w:rsidP="00140271">
      <w:pPr>
        <w:rPr>
          <w:b/>
          <w:bCs/>
          <w:sz w:val="22"/>
        </w:rPr>
      </w:pPr>
    </w:p>
    <w:p w14:paraId="165E69E5" w14:textId="77777777" w:rsidR="002459B7" w:rsidRDefault="002459B7" w:rsidP="00140271">
      <w:pPr>
        <w:rPr>
          <w:b/>
          <w:bCs/>
          <w:sz w:val="22"/>
        </w:rPr>
      </w:pPr>
    </w:p>
    <w:p w14:paraId="11868AA4" w14:textId="77777777" w:rsidR="002459B7" w:rsidRDefault="002459B7" w:rsidP="00140271">
      <w:pPr>
        <w:rPr>
          <w:b/>
          <w:bCs/>
          <w:sz w:val="22"/>
        </w:rPr>
      </w:pPr>
    </w:p>
    <w:p w14:paraId="0C071701" w14:textId="77777777" w:rsidR="002459B7" w:rsidRDefault="002459B7" w:rsidP="00140271">
      <w:pPr>
        <w:rPr>
          <w:b/>
          <w:bCs/>
          <w:sz w:val="22"/>
        </w:rPr>
      </w:pPr>
    </w:p>
    <w:p w14:paraId="2DA56D43" w14:textId="77777777" w:rsidR="002459B7" w:rsidRDefault="002459B7" w:rsidP="00140271">
      <w:pPr>
        <w:rPr>
          <w:b/>
          <w:bCs/>
          <w:sz w:val="22"/>
        </w:rPr>
      </w:pPr>
    </w:p>
    <w:p w14:paraId="210E7C9D" w14:textId="77777777" w:rsidR="002459B7" w:rsidRDefault="002459B7" w:rsidP="00140271">
      <w:pPr>
        <w:rPr>
          <w:b/>
          <w:bCs/>
          <w:sz w:val="22"/>
        </w:rPr>
      </w:pPr>
    </w:p>
    <w:p w14:paraId="0357CFAD" w14:textId="77777777" w:rsidR="002459B7" w:rsidRDefault="002459B7" w:rsidP="00140271">
      <w:pPr>
        <w:rPr>
          <w:b/>
          <w:bCs/>
          <w:sz w:val="22"/>
        </w:rPr>
      </w:pPr>
    </w:p>
    <w:p w14:paraId="6B298471" w14:textId="77777777" w:rsidR="002459B7" w:rsidRDefault="002459B7" w:rsidP="00140271">
      <w:pPr>
        <w:rPr>
          <w:b/>
          <w:bCs/>
          <w:sz w:val="22"/>
        </w:rPr>
      </w:pPr>
    </w:p>
    <w:p w14:paraId="2BB98F28" w14:textId="77777777" w:rsidR="002459B7" w:rsidRDefault="002459B7" w:rsidP="00140271">
      <w:pPr>
        <w:rPr>
          <w:b/>
          <w:bCs/>
          <w:sz w:val="22"/>
        </w:rPr>
      </w:pPr>
    </w:p>
    <w:p w14:paraId="3E428FF9" w14:textId="77777777" w:rsidR="002459B7" w:rsidRDefault="002459B7" w:rsidP="00140271">
      <w:pPr>
        <w:rPr>
          <w:b/>
          <w:bCs/>
          <w:sz w:val="22"/>
        </w:rPr>
      </w:pPr>
    </w:p>
    <w:p w14:paraId="24B925EA" w14:textId="77777777" w:rsidR="002459B7" w:rsidRDefault="002459B7" w:rsidP="00140271">
      <w:pPr>
        <w:rPr>
          <w:b/>
          <w:bCs/>
          <w:sz w:val="22"/>
        </w:rPr>
      </w:pPr>
    </w:p>
    <w:p w14:paraId="3520B21F" w14:textId="77777777" w:rsidR="002459B7" w:rsidRDefault="002459B7" w:rsidP="00140271">
      <w:pPr>
        <w:rPr>
          <w:b/>
          <w:bCs/>
          <w:sz w:val="22"/>
        </w:rPr>
      </w:pPr>
    </w:p>
    <w:p w14:paraId="31A658C2" w14:textId="77777777" w:rsidR="002459B7" w:rsidRDefault="002459B7" w:rsidP="00140271">
      <w:pPr>
        <w:rPr>
          <w:b/>
          <w:bCs/>
          <w:sz w:val="22"/>
        </w:rPr>
      </w:pPr>
    </w:p>
    <w:p w14:paraId="204E7E62" w14:textId="77777777" w:rsidR="002459B7" w:rsidRDefault="002459B7" w:rsidP="00140271">
      <w:pPr>
        <w:rPr>
          <w:b/>
          <w:bCs/>
          <w:sz w:val="22"/>
        </w:rPr>
      </w:pPr>
    </w:p>
    <w:p w14:paraId="58C5E5A4" w14:textId="77777777" w:rsidR="002459B7" w:rsidRDefault="002459B7" w:rsidP="00140271">
      <w:pPr>
        <w:rPr>
          <w:b/>
          <w:bCs/>
          <w:sz w:val="22"/>
        </w:rPr>
      </w:pPr>
    </w:p>
    <w:p w14:paraId="30F0228A" w14:textId="77777777" w:rsidR="002459B7" w:rsidRDefault="002459B7" w:rsidP="00140271">
      <w:pPr>
        <w:rPr>
          <w:b/>
          <w:bCs/>
          <w:sz w:val="22"/>
        </w:rPr>
      </w:pPr>
    </w:p>
    <w:p w14:paraId="04709ABC" w14:textId="77777777" w:rsidR="002459B7" w:rsidRDefault="002459B7" w:rsidP="00140271">
      <w:pPr>
        <w:rPr>
          <w:b/>
          <w:bCs/>
          <w:sz w:val="22"/>
        </w:rPr>
      </w:pPr>
    </w:p>
    <w:p w14:paraId="1026D45C" w14:textId="77777777" w:rsidR="002459B7" w:rsidRDefault="002459B7" w:rsidP="00140271">
      <w:pPr>
        <w:rPr>
          <w:b/>
          <w:bCs/>
          <w:sz w:val="22"/>
        </w:rPr>
      </w:pPr>
    </w:p>
    <w:p w14:paraId="7E23F00E" w14:textId="77777777" w:rsidR="002459B7" w:rsidRDefault="002459B7" w:rsidP="00140271">
      <w:pPr>
        <w:rPr>
          <w:b/>
          <w:bCs/>
          <w:sz w:val="22"/>
        </w:rPr>
      </w:pPr>
    </w:p>
    <w:p w14:paraId="4DDFC294" w14:textId="77777777" w:rsidR="002459B7" w:rsidRDefault="002459B7" w:rsidP="00140271">
      <w:pPr>
        <w:rPr>
          <w:b/>
          <w:bCs/>
          <w:sz w:val="22"/>
        </w:rPr>
      </w:pPr>
    </w:p>
    <w:p w14:paraId="421B2317" w14:textId="77777777" w:rsidR="002459B7" w:rsidRDefault="002459B7" w:rsidP="00140271">
      <w:pPr>
        <w:rPr>
          <w:b/>
          <w:bCs/>
          <w:sz w:val="22"/>
        </w:rPr>
      </w:pPr>
    </w:p>
    <w:p w14:paraId="65A1A709" w14:textId="77777777" w:rsidR="002459B7" w:rsidRDefault="002459B7" w:rsidP="00140271">
      <w:pPr>
        <w:rPr>
          <w:b/>
          <w:bCs/>
          <w:sz w:val="22"/>
        </w:rPr>
      </w:pPr>
    </w:p>
    <w:p w14:paraId="4C3E5916" w14:textId="77777777" w:rsidR="002459B7" w:rsidRDefault="002459B7" w:rsidP="00140271">
      <w:pPr>
        <w:rPr>
          <w:b/>
          <w:bCs/>
          <w:sz w:val="22"/>
        </w:rPr>
      </w:pPr>
    </w:p>
    <w:p w14:paraId="24028E98" w14:textId="77777777" w:rsidR="002459B7" w:rsidRDefault="002459B7" w:rsidP="00140271">
      <w:pPr>
        <w:rPr>
          <w:b/>
          <w:bCs/>
          <w:sz w:val="22"/>
        </w:rPr>
      </w:pPr>
    </w:p>
    <w:p w14:paraId="5623ACA7" w14:textId="77777777" w:rsidR="002459B7" w:rsidRDefault="002459B7" w:rsidP="00140271">
      <w:pPr>
        <w:rPr>
          <w:b/>
          <w:bCs/>
          <w:sz w:val="22"/>
        </w:rPr>
      </w:pPr>
    </w:p>
    <w:p w14:paraId="6687B1B6" w14:textId="77777777" w:rsidR="002459B7" w:rsidRDefault="002459B7" w:rsidP="00140271">
      <w:pPr>
        <w:rPr>
          <w:b/>
          <w:bCs/>
          <w:sz w:val="22"/>
        </w:rPr>
      </w:pPr>
    </w:p>
    <w:p w14:paraId="4FD09E83" w14:textId="77777777" w:rsidR="00CB3AFD" w:rsidRDefault="00CB3AFD" w:rsidP="00140271">
      <w:pPr>
        <w:rPr>
          <w:b/>
          <w:bCs/>
          <w:sz w:val="22"/>
        </w:rPr>
      </w:pPr>
    </w:p>
    <w:p w14:paraId="5905B17C" w14:textId="77777777" w:rsidR="00CB3AFD" w:rsidRDefault="00CB3AFD" w:rsidP="00140271">
      <w:pPr>
        <w:rPr>
          <w:b/>
          <w:bCs/>
          <w:sz w:val="22"/>
        </w:rPr>
      </w:pPr>
    </w:p>
    <w:p w14:paraId="4BFDF800" w14:textId="77777777" w:rsidR="00CB3AFD" w:rsidRDefault="00CB3AFD" w:rsidP="00140271">
      <w:pPr>
        <w:rPr>
          <w:b/>
          <w:bCs/>
          <w:sz w:val="22"/>
        </w:rPr>
      </w:pPr>
    </w:p>
    <w:p w14:paraId="0C6A95CD" w14:textId="77777777" w:rsidR="00CB3AFD" w:rsidRDefault="00CB3AFD" w:rsidP="00140271">
      <w:pPr>
        <w:rPr>
          <w:b/>
          <w:bCs/>
          <w:sz w:val="22"/>
        </w:rPr>
      </w:pPr>
    </w:p>
    <w:p w14:paraId="09F5D082" w14:textId="77777777" w:rsidR="00CB3AFD" w:rsidRDefault="00CB3AFD" w:rsidP="00140271">
      <w:pPr>
        <w:rPr>
          <w:b/>
          <w:bCs/>
          <w:sz w:val="22"/>
        </w:rPr>
      </w:pPr>
    </w:p>
    <w:p w14:paraId="3A8A4210" w14:textId="77777777" w:rsidR="00CB3AFD" w:rsidRDefault="00CB3AFD" w:rsidP="00140271">
      <w:pPr>
        <w:rPr>
          <w:b/>
          <w:bCs/>
          <w:sz w:val="22"/>
        </w:rPr>
      </w:pPr>
    </w:p>
    <w:p w14:paraId="7799ECA2" w14:textId="77777777" w:rsidR="00CB3AFD" w:rsidRDefault="00CB3AFD" w:rsidP="00140271">
      <w:pPr>
        <w:rPr>
          <w:b/>
          <w:bCs/>
          <w:sz w:val="22"/>
        </w:rPr>
      </w:pPr>
    </w:p>
    <w:p w14:paraId="1F2302DF" w14:textId="77777777" w:rsidR="00CB3AFD" w:rsidRDefault="00CB3AFD" w:rsidP="00140271">
      <w:pPr>
        <w:rPr>
          <w:b/>
          <w:bCs/>
          <w:sz w:val="22"/>
        </w:rPr>
      </w:pPr>
    </w:p>
    <w:p w14:paraId="1C762325" w14:textId="77777777" w:rsidR="00CB3AFD" w:rsidRDefault="00CB3AFD" w:rsidP="00140271">
      <w:pPr>
        <w:rPr>
          <w:b/>
          <w:bCs/>
          <w:sz w:val="22"/>
        </w:rPr>
      </w:pPr>
    </w:p>
    <w:p w14:paraId="55C7D115" w14:textId="77777777" w:rsidR="00CB3AFD" w:rsidRDefault="00CB3AFD" w:rsidP="00140271">
      <w:pPr>
        <w:rPr>
          <w:b/>
          <w:bCs/>
          <w:sz w:val="22"/>
        </w:rPr>
      </w:pPr>
    </w:p>
    <w:p w14:paraId="1F73F832" w14:textId="77777777" w:rsidR="00CB3AFD" w:rsidRDefault="00CB3AFD" w:rsidP="00140271">
      <w:pPr>
        <w:rPr>
          <w:b/>
          <w:bCs/>
          <w:sz w:val="22"/>
        </w:rPr>
      </w:pPr>
    </w:p>
    <w:p w14:paraId="4D92B473" w14:textId="77777777" w:rsidR="00CB3AFD" w:rsidRDefault="00CB3AFD" w:rsidP="00140271">
      <w:pPr>
        <w:rPr>
          <w:b/>
          <w:bCs/>
          <w:sz w:val="22"/>
        </w:rPr>
      </w:pPr>
    </w:p>
    <w:p w14:paraId="2D1C8794" w14:textId="77777777" w:rsidR="002459B7" w:rsidRDefault="002459B7" w:rsidP="00140271">
      <w:pPr>
        <w:rPr>
          <w:b/>
          <w:bCs/>
          <w:sz w:val="22"/>
        </w:rPr>
      </w:pPr>
    </w:p>
    <w:p w14:paraId="6A359051" w14:textId="77777777" w:rsidR="002459B7" w:rsidRDefault="002459B7" w:rsidP="00140271">
      <w:pPr>
        <w:rPr>
          <w:b/>
          <w:bCs/>
          <w:sz w:val="22"/>
        </w:rPr>
      </w:pPr>
    </w:p>
    <w:p w14:paraId="39C1A39C" w14:textId="77777777" w:rsidR="006426F0" w:rsidRPr="002067F6" w:rsidRDefault="006426F0" w:rsidP="006426F0">
      <w:pPr>
        <w:rPr>
          <w:rFonts w:cs="Arial"/>
          <w:sz w:val="22"/>
        </w:rPr>
      </w:pPr>
    </w:p>
    <w:p w14:paraId="43CC9A2F" w14:textId="77777777" w:rsidR="006426F0" w:rsidRPr="002067F6" w:rsidRDefault="006426F0" w:rsidP="006426F0">
      <w:pPr>
        <w:rPr>
          <w:rFonts w:cs="Arial"/>
          <w:sz w:val="22"/>
        </w:rPr>
      </w:pPr>
    </w:p>
    <w:p w14:paraId="109E6D64" w14:textId="77777777" w:rsidR="00A267D3" w:rsidRPr="00A640BA" w:rsidRDefault="00A267D3" w:rsidP="00A267D3">
      <w:pPr>
        <w:pStyle w:val="Naslov3"/>
        <w:numPr>
          <w:ilvl w:val="0"/>
          <w:numId w:val="0"/>
        </w:numPr>
        <w:jc w:val="center"/>
        <w:rPr>
          <w:rFonts w:eastAsia="Calibri" w:cs="Arial"/>
          <w:bCs w:val="0"/>
          <w:i w:val="0"/>
          <w:sz w:val="22"/>
          <w:szCs w:val="22"/>
        </w:rPr>
      </w:pPr>
      <w:bookmarkStart w:id="0" w:name="_Toc204945843"/>
      <w:r w:rsidRPr="00A640BA">
        <w:rPr>
          <w:rFonts w:eastAsia="Calibri" w:cs="Arial"/>
          <w:bCs w:val="0"/>
          <w:i w:val="0"/>
          <w:sz w:val="22"/>
          <w:szCs w:val="22"/>
        </w:rPr>
        <w:t xml:space="preserve">IZJAVA </w:t>
      </w:r>
      <w:r>
        <w:rPr>
          <w:rFonts w:eastAsia="Calibri" w:cs="Arial"/>
          <w:bCs w:val="0"/>
          <w:i w:val="0"/>
          <w:sz w:val="22"/>
          <w:szCs w:val="22"/>
        </w:rPr>
        <w:t>O</w:t>
      </w:r>
      <w:r w:rsidRPr="00A640BA">
        <w:rPr>
          <w:rFonts w:eastAsia="Calibri" w:cs="Arial"/>
          <w:bCs w:val="0"/>
          <w:i w:val="0"/>
          <w:sz w:val="22"/>
          <w:szCs w:val="22"/>
        </w:rPr>
        <w:t xml:space="preserve"> KADROVSK</w:t>
      </w:r>
      <w:r>
        <w:rPr>
          <w:rFonts w:eastAsia="Calibri" w:cs="Arial"/>
          <w:bCs w:val="0"/>
          <w:i w:val="0"/>
          <w:sz w:val="22"/>
          <w:szCs w:val="22"/>
        </w:rPr>
        <w:t>I</w:t>
      </w:r>
      <w:r w:rsidRPr="00A640BA">
        <w:rPr>
          <w:rFonts w:eastAsia="Calibri" w:cs="Arial"/>
          <w:bCs w:val="0"/>
          <w:i w:val="0"/>
          <w:sz w:val="22"/>
          <w:szCs w:val="22"/>
        </w:rPr>
        <w:t xml:space="preserve"> USPOSOBLJENOST</w:t>
      </w:r>
      <w:r>
        <w:rPr>
          <w:rFonts w:eastAsia="Calibri" w:cs="Arial"/>
          <w:bCs w:val="0"/>
          <w:i w:val="0"/>
          <w:sz w:val="22"/>
          <w:szCs w:val="22"/>
        </w:rPr>
        <w:t>I</w:t>
      </w:r>
      <w:bookmarkEnd w:id="0"/>
      <w:r w:rsidRPr="00A640BA">
        <w:rPr>
          <w:rFonts w:eastAsia="Calibri" w:cs="Arial"/>
          <w:bCs w:val="0"/>
          <w:i w:val="0"/>
          <w:sz w:val="22"/>
          <w:szCs w:val="22"/>
        </w:rPr>
        <w:t xml:space="preserve"> </w:t>
      </w:r>
    </w:p>
    <w:p w14:paraId="28D7582A" w14:textId="77777777" w:rsidR="00A267D3" w:rsidRPr="00252192" w:rsidRDefault="00A267D3" w:rsidP="00A267D3">
      <w:pPr>
        <w:jc w:val="center"/>
        <w:rPr>
          <w:rFonts w:cs="Arial"/>
          <w:b/>
          <w:sz w:val="22"/>
        </w:rPr>
      </w:pPr>
    </w:p>
    <w:p w14:paraId="685E1DFE" w14:textId="77777777" w:rsidR="00A267D3" w:rsidRPr="00352E26" w:rsidRDefault="00A267D3" w:rsidP="00A267D3">
      <w:pPr>
        <w:tabs>
          <w:tab w:val="left" w:pos="1935"/>
          <w:tab w:val="left" w:pos="8190"/>
        </w:tabs>
        <w:spacing w:line="0" w:lineRule="atLeast"/>
        <w:rPr>
          <w:rFonts w:cs="Arial"/>
          <w:b/>
          <w:sz w:val="22"/>
        </w:rPr>
      </w:pPr>
      <w:r w:rsidRPr="00252192">
        <w:rPr>
          <w:rFonts w:cs="Arial"/>
          <w:b/>
          <w:sz w:val="22"/>
        </w:rPr>
        <w:t>Javno naročilo z</w:t>
      </w:r>
      <w:r w:rsidRPr="008A1162">
        <w:rPr>
          <w:rFonts w:cs="Arial"/>
          <w:bCs/>
          <w:sz w:val="22"/>
        </w:rPr>
        <w:t xml:space="preserve"> </w:t>
      </w:r>
      <w:r w:rsidRPr="00352E26">
        <w:rPr>
          <w:rFonts w:cs="Arial"/>
          <w:b/>
          <w:sz w:val="22"/>
        </w:rPr>
        <w:t xml:space="preserve">oznako </w:t>
      </w:r>
      <w:r>
        <w:rPr>
          <w:rFonts w:cs="Arial"/>
          <w:b/>
          <w:sz w:val="22"/>
        </w:rPr>
        <w:t>GOJ 2026</w:t>
      </w:r>
      <w:r w:rsidRPr="00352E26">
        <w:rPr>
          <w:rFonts w:cs="Arial"/>
          <w:b/>
          <w:sz w:val="22"/>
        </w:rPr>
        <w:t xml:space="preserve">: </w:t>
      </w:r>
      <w:r>
        <w:rPr>
          <w:rFonts w:cs="Arial"/>
          <w:b/>
          <w:sz w:val="22"/>
        </w:rPr>
        <w:t>Storitve gojitvenih, varstvenih in drugih del, ki so potrebna za zagotavljanje ekoloških funkcij v gozdovih</w:t>
      </w:r>
    </w:p>
    <w:p w14:paraId="7DB19833" w14:textId="77777777" w:rsidR="00A267D3" w:rsidRPr="008A1162" w:rsidRDefault="00A267D3" w:rsidP="00A267D3">
      <w:pPr>
        <w:rPr>
          <w:rFonts w:cs="Arial"/>
          <w:sz w:val="22"/>
        </w:rPr>
      </w:pPr>
    </w:p>
    <w:p w14:paraId="2128D131" w14:textId="77777777" w:rsidR="00A267D3" w:rsidRPr="008A1162" w:rsidRDefault="00A267D3" w:rsidP="00A267D3">
      <w:pPr>
        <w:numPr>
          <w:ilvl w:val="0"/>
          <w:numId w:val="21"/>
        </w:numPr>
        <w:spacing w:line="240" w:lineRule="auto"/>
        <w:rPr>
          <w:rFonts w:cs="Arial"/>
          <w:b/>
          <w:sz w:val="22"/>
        </w:rPr>
      </w:pPr>
      <w:r w:rsidRPr="008A1162">
        <w:rPr>
          <w:rFonts w:cs="Arial"/>
          <w:b/>
          <w:sz w:val="22"/>
        </w:rPr>
        <w:t xml:space="preserve">Usposobljeni </w:t>
      </w:r>
      <w:r>
        <w:rPr>
          <w:rFonts w:cs="Arial"/>
          <w:b/>
          <w:sz w:val="22"/>
        </w:rPr>
        <w:t>kader za dela nege mladovja</w:t>
      </w:r>
    </w:p>
    <w:p w14:paraId="35EE1799" w14:textId="77777777" w:rsidR="00A267D3" w:rsidRPr="008A1162" w:rsidRDefault="00A267D3" w:rsidP="00A267D3">
      <w:pPr>
        <w:rPr>
          <w:rFonts w:cs="Arial"/>
          <w:sz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8"/>
        <w:gridCol w:w="3118"/>
      </w:tblGrid>
      <w:tr w:rsidR="00A267D3" w:rsidRPr="008A1162" w14:paraId="528EB7BE" w14:textId="77777777" w:rsidTr="007D60D2">
        <w:tc>
          <w:tcPr>
            <w:tcW w:w="2693" w:type="dxa"/>
          </w:tcPr>
          <w:p w14:paraId="0A0C1769" w14:textId="77777777" w:rsidR="00A267D3" w:rsidRPr="000B47DA" w:rsidRDefault="00A267D3" w:rsidP="007D60D2">
            <w:pPr>
              <w:rPr>
                <w:rFonts w:cs="Arial"/>
                <w:bCs/>
                <w:sz w:val="22"/>
              </w:rPr>
            </w:pPr>
            <w:r w:rsidRPr="000B47DA">
              <w:rPr>
                <w:rFonts w:cs="Arial"/>
                <w:bCs/>
                <w:sz w:val="22"/>
              </w:rPr>
              <w:t>Ime in priimek kadra*</w:t>
            </w:r>
          </w:p>
        </w:tc>
        <w:tc>
          <w:tcPr>
            <w:tcW w:w="3828" w:type="dxa"/>
          </w:tcPr>
          <w:p w14:paraId="0CEACDEC" w14:textId="77777777" w:rsidR="00A267D3" w:rsidRPr="000B47DA" w:rsidRDefault="00A267D3" w:rsidP="007D60D2">
            <w:pPr>
              <w:rPr>
                <w:rFonts w:cs="Arial"/>
                <w:bCs/>
                <w:sz w:val="22"/>
              </w:rPr>
            </w:pPr>
            <w:r w:rsidRPr="000B47DA">
              <w:rPr>
                <w:rFonts w:cs="Arial"/>
                <w:bCs/>
                <w:sz w:val="22"/>
              </w:rPr>
              <w:t xml:space="preserve">Dokazilo o usposobljenosti za </w:t>
            </w:r>
            <w:r w:rsidRPr="0004438B">
              <w:rPr>
                <w:rFonts w:cs="Arial"/>
                <w:bCs/>
                <w:sz w:val="22"/>
              </w:rPr>
              <w:t>dela nege mladovja</w:t>
            </w:r>
            <w:r w:rsidRPr="000B47DA">
              <w:rPr>
                <w:rFonts w:cs="Arial"/>
                <w:bCs/>
                <w:sz w:val="22"/>
              </w:rPr>
              <w:t xml:space="preserve">: sekač (4. raven izobrazbe s področja gozdarstva ali pridobljen ustrezen certifikat o nacionalni poklicni kvalifikaciji) </w:t>
            </w:r>
          </w:p>
          <w:p w14:paraId="26EA81BF" w14:textId="77777777" w:rsidR="00A267D3" w:rsidRPr="000B47DA" w:rsidRDefault="00A267D3" w:rsidP="007D60D2">
            <w:pPr>
              <w:rPr>
                <w:rFonts w:cs="Arial"/>
                <w:bCs/>
                <w:sz w:val="22"/>
              </w:rPr>
            </w:pPr>
          </w:p>
          <w:p w14:paraId="0D8039E8" w14:textId="77777777" w:rsidR="00A267D3" w:rsidRPr="008A1162" w:rsidRDefault="00A267D3" w:rsidP="007D60D2">
            <w:pPr>
              <w:rPr>
                <w:rFonts w:cs="Arial"/>
                <w:b/>
                <w:sz w:val="22"/>
              </w:rPr>
            </w:pPr>
            <w:r w:rsidRPr="000B47DA">
              <w:rPr>
                <w:rFonts w:cs="Arial"/>
                <w:bCs/>
                <w:sz w:val="22"/>
              </w:rPr>
              <w:t>– številka in datum izdaje potrdila</w:t>
            </w:r>
          </w:p>
        </w:tc>
        <w:tc>
          <w:tcPr>
            <w:tcW w:w="3118" w:type="dxa"/>
          </w:tcPr>
          <w:p w14:paraId="0B3A31A2" w14:textId="77777777" w:rsidR="00A267D3" w:rsidRPr="000B47DA" w:rsidRDefault="00A267D3" w:rsidP="007D60D2">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A267D3" w:rsidRPr="008A1162" w14:paraId="0AE8D987" w14:textId="77777777" w:rsidTr="007D60D2">
        <w:tc>
          <w:tcPr>
            <w:tcW w:w="2693" w:type="dxa"/>
          </w:tcPr>
          <w:p w14:paraId="482BCE16" w14:textId="77777777" w:rsidR="00A267D3" w:rsidRPr="008A1162" w:rsidRDefault="00A267D3" w:rsidP="007D60D2">
            <w:pPr>
              <w:spacing w:line="360" w:lineRule="auto"/>
              <w:rPr>
                <w:rFonts w:cs="Arial"/>
                <w:sz w:val="22"/>
                <w:highlight w:val="yellow"/>
              </w:rPr>
            </w:pPr>
          </w:p>
        </w:tc>
        <w:tc>
          <w:tcPr>
            <w:tcW w:w="3828" w:type="dxa"/>
          </w:tcPr>
          <w:p w14:paraId="538E0891" w14:textId="77777777" w:rsidR="00A267D3" w:rsidRPr="008A1162" w:rsidRDefault="00A267D3" w:rsidP="007D60D2">
            <w:pPr>
              <w:spacing w:line="360" w:lineRule="auto"/>
              <w:rPr>
                <w:rFonts w:cs="Arial"/>
                <w:sz w:val="22"/>
                <w:highlight w:val="yellow"/>
              </w:rPr>
            </w:pPr>
          </w:p>
        </w:tc>
        <w:tc>
          <w:tcPr>
            <w:tcW w:w="3118" w:type="dxa"/>
          </w:tcPr>
          <w:p w14:paraId="0AEB9612" w14:textId="77777777" w:rsidR="00A267D3" w:rsidRPr="008A1162" w:rsidRDefault="00A267D3" w:rsidP="007D60D2">
            <w:pPr>
              <w:spacing w:line="360" w:lineRule="auto"/>
              <w:rPr>
                <w:rFonts w:cs="Arial"/>
                <w:sz w:val="22"/>
                <w:highlight w:val="yellow"/>
              </w:rPr>
            </w:pPr>
          </w:p>
        </w:tc>
      </w:tr>
      <w:tr w:rsidR="00A267D3" w:rsidRPr="008A1162" w14:paraId="7EBE4A4D" w14:textId="77777777" w:rsidTr="007D60D2">
        <w:tc>
          <w:tcPr>
            <w:tcW w:w="2693" w:type="dxa"/>
          </w:tcPr>
          <w:p w14:paraId="21EDD13C" w14:textId="77777777" w:rsidR="00A267D3" w:rsidRPr="008A1162" w:rsidRDefault="00A267D3" w:rsidP="007D60D2">
            <w:pPr>
              <w:spacing w:line="360" w:lineRule="auto"/>
              <w:rPr>
                <w:rFonts w:cs="Arial"/>
                <w:sz w:val="22"/>
                <w:highlight w:val="yellow"/>
              </w:rPr>
            </w:pPr>
          </w:p>
        </w:tc>
        <w:tc>
          <w:tcPr>
            <w:tcW w:w="3828" w:type="dxa"/>
          </w:tcPr>
          <w:p w14:paraId="3B809F52" w14:textId="77777777" w:rsidR="00A267D3" w:rsidRPr="008A1162" w:rsidRDefault="00A267D3" w:rsidP="007D60D2">
            <w:pPr>
              <w:spacing w:line="360" w:lineRule="auto"/>
              <w:rPr>
                <w:rFonts w:cs="Arial"/>
                <w:sz w:val="22"/>
                <w:highlight w:val="yellow"/>
              </w:rPr>
            </w:pPr>
          </w:p>
        </w:tc>
        <w:tc>
          <w:tcPr>
            <w:tcW w:w="3118" w:type="dxa"/>
          </w:tcPr>
          <w:p w14:paraId="506CF34A" w14:textId="77777777" w:rsidR="00A267D3" w:rsidRPr="008A1162" w:rsidRDefault="00A267D3" w:rsidP="007D60D2">
            <w:pPr>
              <w:spacing w:line="360" w:lineRule="auto"/>
              <w:rPr>
                <w:rFonts w:cs="Arial"/>
                <w:sz w:val="22"/>
                <w:highlight w:val="yellow"/>
              </w:rPr>
            </w:pPr>
          </w:p>
        </w:tc>
      </w:tr>
      <w:tr w:rsidR="00A267D3" w:rsidRPr="008A1162" w14:paraId="1608B307" w14:textId="77777777" w:rsidTr="007D60D2">
        <w:tc>
          <w:tcPr>
            <w:tcW w:w="2693" w:type="dxa"/>
            <w:tcBorders>
              <w:top w:val="single" w:sz="4" w:space="0" w:color="auto"/>
              <w:left w:val="single" w:sz="4" w:space="0" w:color="auto"/>
              <w:bottom w:val="single" w:sz="4" w:space="0" w:color="auto"/>
              <w:right w:val="single" w:sz="4" w:space="0" w:color="auto"/>
            </w:tcBorders>
          </w:tcPr>
          <w:p w14:paraId="653565CE"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C8F7729"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36DB4C3E" w14:textId="77777777" w:rsidR="00A267D3" w:rsidRPr="008A1162" w:rsidRDefault="00A267D3" w:rsidP="007D60D2">
            <w:pPr>
              <w:spacing w:line="360" w:lineRule="auto"/>
              <w:rPr>
                <w:rFonts w:cs="Arial"/>
                <w:sz w:val="22"/>
                <w:highlight w:val="yellow"/>
              </w:rPr>
            </w:pPr>
          </w:p>
        </w:tc>
      </w:tr>
      <w:tr w:rsidR="00A267D3" w:rsidRPr="008A1162" w14:paraId="792905F0" w14:textId="77777777" w:rsidTr="007D60D2">
        <w:tc>
          <w:tcPr>
            <w:tcW w:w="2693" w:type="dxa"/>
            <w:tcBorders>
              <w:top w:val="single" w:sz="4" w:space="0" w:color="auto"/>
              <w:left w:val="single" w:sz="4" w:space="0" w:color="auto"/>
              <w:bottom w:val="single" w:sz="4" w:space="0" w:color="auto"/>
              <w:right w:val="single" w:sz="4" w:space="0" w:color="auto"/>
            </w:tcBorders>
          </w:tcPr>
          <w:p w14:paraId="66C8D87A"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2259E5B"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3838E153" w14:textId="77777777" w:rsidR="00A267D3" w:rsidRPr="008A1162" w:rsidRDefault="00A267D3" w:rsidP="007D60D2">
            <w:pPr>
              <w:spacing w:line="360" w:lineRule="auto"/>
              <w:rPr>
                <w:rFonts w:cs="Arial"/>
                <w:sz w:val="22"/>
                <w:highlight w:val="yellow"/>
              </w:rPr>
            </w:pPr>
          </w:p>
        </w:tc>
      </w:tr>
      <w:tr w:rsidR="00A267D3" w:rsidRPr="008A1162" w14:paraId="5E976EE6" w14:textId="77777777" w:rsidTr="007D60D2">
        <w:tc>
          <w:tcPr>
            <w:tcW w:w="2693" w:type="dxa"/>
            <w:tcBorders>
              <w:top w:val="single" w:sz="4" w:space="0" w:color="auto"/>
              <w:left w:val="single" w:sz="4" w:space="0" w:color="auto"/>
              <w:bottom w:val="single" w:sz="4" w:space="0" w:color="auto"/>
              <w:right w:val="single" w:sz="4" w:space="0" w:color="auto"/>
            </w:tcBorders>
          </w:tcPr>
          <w:p w14:paraId="35D5D1C2"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66DCC5D5"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3E9E6BB9" w14:textId="77777777" w:rsidR="00A267D3" w:rsidRPr="008A1162" w:rsidRDefault="00A267D3" w:rsidP="007D60D2">
            <w:pPr>
              <w:spacing w:line="360" w:lineRule="auto"/>
              <w:rPr>
                <w:rFonts w:cs="Arial"/>
                <w:sz w:val="22"/>
                <w:highlight w:val="yellow"/>
              </w:rPr>
            </w:pPr>
          </w:p>
        </w:tc>
      </w:tr>
      <w:tr w:rsidR="00A267D3" w:rsidRPr="008A1162" w14:paraId="19FAC8DF" w14:textId="77777777" w:rsidTr="007D60D2">
        <w:tc>
          <w:tcPr>
            <w:tcW w:w="2693" w:type="dxa"/>
            <w:tcBorders>
              <w:top w:val="single" w:sz="4" w:space="0" w:color="auto"/>
              <w:left w:val="single" w:sz="4" w:space="0" w:color="auto"/>
              <w:bottom w:val="single" w:sz="4" w:space="0" w:color="auto"/>
              <w:right w:val="single" w:sz="4" w:space="0" w:color="auto"/>
            </w:tcBorders>
          </w:tcPr>
          <w:p w14:paraId="72864D76"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255694E4"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059AAD66" w14:textId="77777777" w:rsidR="00A267D3" w:rsidRPr="008A1162" w:rsidRDefault="00A267D3" w:rsidP="007D60D2">
            <w:pPr>
              <w:spacing w:line="360" w:lineRule="auto"/>
              <w:rPr>
                <w:rFonts w:cs="Arial"/>
                <w:sz w:val="22"/>
                <w:highlight w:val="yellow"/>
              </w:rPr>
            </w:pPr>
          </w:p>
        </w:tc>
      </w:tr>
    </w:tbl>
    <w:p w14:paraId="44F8C9EF" w14:textId="77777777" w:rsidR="00A267D3" w:rsidRDefault="00A267D3" w:rsidP="00A267D3">
      <w:pPr>
        <w:rPr>
          <w:rFonts w:cs="Arial"/>
          <w:b/>
          <w:sz w:val="22"/>
        </w:rPr>
      </w:pPr>
    </w:p>
    <w:p w14:paraId="1767B523" w14:textId="77777777" w:rsidR="00A267D3" w:rsidRDefault="00A267D3" w:rsidP="00A267D3">
      <w:pPr>
        <w:rPr>
          <w:rFonts w:cs="Arial"/>
          <w:b/>
          <w:sz w:val="22"/>
        </w:rPr>
      </w:pPr>
    </w:p>
    <w:p w14:paraId="009CB4FE" w14:textId="77777777" w:rsidR="00A267D3" w:rsidRPr="008A1162" w:rsidRDefault="00A267D3" w:rsidP="00A267D3">
      <w:pPr>
        <w:rPr>
          <w:rFonts w:cs="Arial"/>
          <w:sz w:val="22"/>
        </w:rPr>
      </w:pPr>
      <w:r w:rsidRPr="3DF3F329">
        <w:rPr>
          <w:rFonts w:cs="Arial"/>
          <w:sz w:val="22"/>
        </w:rPr>
        <w:t xml:space="preserve">Ponudnik mora poleg tega potrdila v ponudbi OBVEZNO priložiti dokazila, ki izkazujejo razmerje s ponudnikom (na primer Obrazec M-1- prijava v zavarovanje, kopijo </w:t>
      </w:r>
      <w:proofErr w:type="spellStart"/>
      <w:r w:rsidRPr="3DF3F329">
        <w:rPr>
          <w:rFonts w:cs="Arial"/>
          <w:sz w:val="22"/>
        </w:rPr>
        <w:t>podjemne</w:t>
      </w:r>
      <w:proofErr w:type="spellEnd"/>
      <w:r w:rsidRPr="3DF3F329">
        <w:rPr>
          <w:rFonts w:cs="Arial"/>
          <w:sz w:val="22"/>
        </w:rPr>
        <w:t xml:space="preserve"> pogodbe oz. drugo ustrezno dokazilo …), v skladu s točko </w:t>
      </w:r>
      <w:r>
        <w:rPr>
          <w:rFonts w:cs="Arial"/>
          <w:sz w:val="22"/>
        </w:rPr>
        <w:t xml:space="preserve">9.1.4 </w:t>
      </w:r>
      <w:r w:rsidRPr="3DF3F329">
        <w:rPr>
          <w:rFonts w:cs="Arial"/>
          <w:sz w:val="22"/>
        </w:rPr>
        <w:t xml:space="preserve">Navodil ponudnikom GOJ 2026. </w:t>
      </w:r>
    </w:p>
    <w:p w14:paraId="16D82D5F" w14:textId="77777777" w:rsidR="00A267D3" w:rsidRPr="008A1162" w:rsidRDefault="00A267D3" w:rsidP="00A267D3">
      <w:pPr>
        <w:rPr>
          <w:rFonts w:cs="Arial"/>
          <w:bCs/>
          <w:sz w:val="22"/>
        </w:rPr>
      </w:pPr>
    </w:p>
    <w:p w14:paraId="7E5158B8" w14:textId="77777777" w:rsidR="00A267D3" w:rsidRPr="008A1162" w:rsidRDefault="00A267D3" w:rsidP="00A267D3">
      <w:pPr>
        <w:rPr>
          <w:rFonts w:cs="Arial"/>
          <w:bCs/>
          <w:sz w:val="22"/>
        </w:rPr>
      </w:pPr>
      <w:r w:rsidRPr="008A1162">
        <w:rPr>
          <w:rFonts w:cs="Arial"/>
          <w:bCs/>
          <w:sz w:val="22"/>
        </w:rPr>
        <w:t>V kolikor bo naročnik zahteval dodatna dokazila za kadrovsko usposobljenost, se zavezujemo, da bomo ta dokazila posredovali naročniku.</w:t>
      </w:r>
    </w:p>
    <w:p w14:paraId="2E94B42E" w14:textId="77777777" w:rsidR="00A267D3" w:rsidRPr="00CD12FF" w:rsidRDefault="00A267D3" w:rsidP="00A267D3">
      <w:pPr>
        <w:rPr>
          <w:rFonts w:cs="Arial"/>
          <w:sz w:val="22"/>
          <w:u w:val="single"/>
        </w:rPr>
      </w:pPr>
    </w:p>
    <w:p w14:paraId="19D12301" w14:textId="50F6B3D8" w:rsidR="00A267D3" w:rsidRPr="00CD12FF" w:rsidRDefault="00A267D3" w:rsidP="00A267D3">
      <w:pPr>
        <w:rPr>
          <w:rFonts w:cs="Arial"/>
          <w:sz w:val="22"/>
        </w:rPr>
      </w:pPr>
      <w:r>
        <w:rPr>
          <w:rFonts w:cs="Arial"/>
          <w:sz w:val="22"/>
        </w:rPr>
        <w:t>Kandidat bo tekom veljavnosti krovne pogodbe lahko</w:t>
      </w:r>
      <w:r w:rsidRPr="00CD12FF">
        <w:rPr>
          <w:rFonts w:cs="Arial"/>
          <w:sz w:val="22"/>
        </w:rPr>
        <w:t xml:space="preserve"> prijavil nov kader, ki ustreza pogojem tega javnega naročila.</w:t>
      </w:r>
    </w:p>
    <w:p w14:paraId="07388C1F" w14:textId="77777777" w:rsidR="00A267D3" w:rsidRPr="00CD12FF" w:rsidRDefault="00A267D3" w:rsidP="00A267D3">
      <w:pPr>
        <w:rPr>
          <w:rFonts w:cs="Arial"/>
          <w:bCs/>
          <w:sz w:val="22"/>
        </w:rPr>
      </w:pPr>
    </w:p>
    <w:p w14:paraId="1F6441ED" w14:textId="77777777" w:rsidR="00A267D3" w:rsidRPr="00CD12FF" w:rsidRDefault="00A267D3" w:rsidP="00A267D3">
      <w:pPr>
        <w:rPr>
          <w:rFonts w:cs="Arial"/>
          <w:sz w:val="22"/>
        </w:rPr>
      </w:pPr>
    </w:p>
    <w:p w14:paraId="6441F192" w14:textId="77777777" w:rsidR="00A267D3" w:rsidRPr="006426F0" w:rsidRDefault="00A267D3" w:rsidP="00A267D3">
      <w:pPr>
        <w:rPr>
          <w:rFonts w:cs="Arial"/>
          <w:b/>
          <w:bCs/>
          <w:sz w:val="22"/>
        </w:rPr>
      </w:pPr>
      <w:r w:rsidRPr="006426F0">
        <w:rPr>
          <w:rFonts w:cs="Arial"/>
          <w:b/>
          <w:bCs/>
          <w:sz w:val="22"/>
        </w:rPr>
        <w:t>Obvezne priloge:</w:t>
      </w:r>
    </w:p>
    <w:p w14:paraId="50DD4B06" w14:textId="77777777" w:rsidR="00A267D3" w:rsidRDefault="00A267D3" w:rsidP="00A267D3">
      <w:pPr>
        <w:pStyle w:val="Odstavekseznama"/>
        <w:numPr>
          <w:ilvl w:val="0"/>
          <w:numId w:val="17"/>
        </w:numPr>
        <w:rPr>
          <w:rFonts w:cs="Arial"/>
          <w:sz w:val="22"/>
        </w:rPr>
      </w:pPr>
      <w:r>
        <w:rPr>
          <w:rFonts w:cs="Arial"/>
          <w:sz w:val="22"/>
        </w:rPr>
        <w:t>Kopija dokazila o izobrazbi gozdarske smeri oz. NPK,</w:t>
      </w:r>
    </w:p>
    <w:p w14:paraId="54940EFA" w14:textId="77777777" w:rsidR="00A267D3" w:rsidRDefault="00A267D3" w:rsidP="00A267D3">
      <w:pPr>
        <w:pStyle w:val="Odstavekseznama"/>
        <w:numPr>
          <w:ilvl w:val="0"/>
          <w:numId w:val="17"/>
        </w:numPr>
        <w:rPr>
          <w:rFonts w:cs="Arial"/>
          <w:sz w:val="22"/>
        </w:rPr>
      </w:pPr>
      <w:r>
        <w:rPr>
          <w:rFonts w:cs="Arial"/>
          <w:sz w:val="22"/>
        </w:rPr>
        <w:t>Kopija obrazca M1 ali pogodbe o zaposlitvi za vsak nominiran kader, razen za fizične osebe, ki nastopajo kot ponudnik ali podizvajalec in</w:t>
      </w:r>
    </w:p>
    <w:p w14:paraId="4F0F78F1" w14:textId="77777777" w:rsidR="00A267D3" w:rsidRDefault="00A267D3" w:rsidP="00A267D3">
      <w:pPr>
        <w:pStyle w:val="Odstavekseznama"/>
        <w:numPr>
          <w:ilvl w:val="0"/>
          <w:numId w:val="17"/>
        </w:numPr>
        <w:rPr>
          <w:rFonts w:cs="Arial"/>
          <w:sz w:val="22"/>
        </w:rPr>
      </w:pPr>
      <w:r w:rsidRPr="006426F0">
        <w:rPr>
          <w:rFonts w:cs="Arial"/>
          <w:sz w:val="22"/>
        </w:rPr>
        <w:t xml:space="preserve">V kolikor ponudnik ni naveden v seznamu izvajalcev del v gozdovih, ki so ob inšpekcijskem pregledu ustrezali predpisanim pogojem v evidenci RS, MKGP Inšpektorata RS za kmetijstvo, gozdarstvo, lovstvo in ribištvo http://www.ikglr.gov.si/si/delovna_podrocja/izvajanje_del_v_gozdovih,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w:t>
      </w:r>
      <w:r w:rsidRPr="006426F0">
        <w:rPr>
          <w:rFonts w:cs="Arial"/>
          <w:sz w:val="22"/>
        </w:rPr>
        <w:lastRenderedPageBreak/>
        <w:t>za izvajanje</w:t>
      </w:r>
      <w:r w:rsidRPr="001D1D1F">
        <w:rPr>
          <w:rFonts w:cs="Arial"/>
          <w:sz w:val="22"/>
        </w:rPr>
        <w:t xml:space="preserve"> gojitvenih in varstvenih del</w:t>
      </w:r>
      <w:r w:rsidRPr="006426F0">
        <w:rPr>
          <w:rFonts w:cs="Arial"/>
          <w:sz w:val="22"/>
        </w:rPr>
        <w:t>. Navedeno v primeru oddaje ponudbe s partnerji, drugimi pogodbenimi partnerji in/ali podizvajalci, velja tudi zanje.</w:t>
      </w:r>
    </w:p>
    <w:p w14:paraId="1F9F9383" w14:textId="77777777" w:rsidR="00A267D3" w:rsidRDefault="00A267D3" w:rsidP="00A267D3">
      <w:pPr>
        <w:pStyle w:val="Odstavekseznama"/>
        <w:rPr>
          <w:rFonts w:cs="Arial"/>
          <w:sz w:val="22"/>
        </w:rPr>
      </w:pPr>
    </w:p>
    <w:p w14:paraId="732DDA2B" w14:textId="77777777" w:rsidR="00A267D3" w:rsidRPr="006426F0" w:rsidRDefault="00A267D3" w:rsidP="00A267D3">
      <w:pPr>
        <w:pStyle w:val="Odstavekseznama"/>
        <w:rPr>
          <w:rFonts w:cs="Arial"/>
          <w:sz w:val="22"/>
        </w:rPr>
      </w:pPr>
    </w:p>
    <w:tbl>
      <w:tblPr>
        <w:tblW w:w="0" w:type="auto"/>
        <w:tblLayout w:type="fixed"/>
        <w:tblLook w:val="04A0" w:firstRow="1" w:lastRow="0" w:firstColumn="1" w:lastColumn="0" w:noHBand="0" w:noVBand="1"/>
      </w:tblPr>
      <w:tblGrid>
        <w:gridCol w:w="3348"/>
        <w:gridCol w:w="1818"/>
        <w:gridCol w:w="4581"/>
      </w:tblGrid>
      <w:tr w:rsidR="00A267D3" w:rsidRPr="00CD12FF" w14:paraId="07529183" w14:textId="77777777" w:rsidTr="007D60D2">
        <w:trPr>
          <w:trHeight w:val="241"/>
        </w:trPr>
        <w:tc>
          <w:tcPr>
            <w:tcW w:w="3348" w:type="dxa"/>
          </w:tcPr>
          <w:p w14:paraId="47EAD9E3" w14:textId="77777777" w:rsidR="00A267D3" w:rsidRPr="00CD12FF" w:rsidRDefault="00A267D3" w:rsidP="007D60D2">
            <w:pPr>
              <w:rPr>
                <w:rFonts w:cs="Arial"/>
                <w:sz w:val="22"/>
              </w:rPr>
            </w:pPr>
          </w:p>
          <w:p w14:paraId="17B5B661" w14:textId="77777777" w:rsidR="00A267D3" w:rsidRPr="00CD12FF" w:rsidRDefault="00A267D3" w:rsidP="007D60D2">
            <w:pPr>
              <w:rPr>
                <w:rFonts w:cs="Arial"/>
                <w:sz w:val="22"/>
              </w:rPr>
            </w:pPr>
          </w:p>
          <w:p w14:paraId="312263B5" w14:textId="77777777" w:rsidR="00A267D3" w:rsidRPr="00CD12FF" w:rsidRDefault="00A267D3" w:rsidP="007D60D2">
            <w:pPr>
              <w:rPr>
                <w:rFonts w:cs="Arial"/>
                <w:sz w:val="22"/>
              </w:rPr>
            </w:pPr>
            <w:r w:rsidRPr="00CD12FF">
              <w:rPr>
                <w:rFonts w:cs="Arial"/>
                <w:sz w:val="22"/>
              </w:rPr>
              <w:t xml:space="preserve">Kraj: </w:t>
            </w:r>
            <w:r w:rsidRPr="00CD12FF">
              <w:rPr>
                <w:rFonts w:cs="Arial"/>
                <w:sz w:val="22"/>
              </w:rPr>
              <w:fldChar w:fldCharType="begin">
                <w:ffData>
                  <w:name w:val="Besedilo43"/>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c>
          <w:tcPr>
            <w:tcW w:w="1818" w:type="dxa"/>
          </w:tcPr>
          <w:p w14:paraId="0F57E0A3" w14:textId="77777777" w:rsidR="00A267D3" w:rsidRPr="00CD12FF" w:rsidRDefault="00A267D3" w:rsidP="007D60D2">
            <w:pPr>
              <w:tabs>
                <w:tab w:val="center" w:pos="7020"/>
              </w:tabs>
              <w:rPr>
                <w:rFonts w:cs="Arial"/>
                <w:sz w:val="22"/>
              </w:rPr>
            </w:pPr>
          </w:p>
        </w:tc>
        <w:tc>
          <w:tcPr>
            <w:tcW w:w="4581" w:type="dxa"/>
            <w:hideMark/>
          </w:tcPr>
          <w:p w14:paraId="39518470" w14:textId="77777777" w:rsidR="00A267D3" w:rsidRPr="00CD12FF" w:rsidRDefault="00A267D3" w:rsidP="007D60D2">
            <w:pPr>
              <w:tabs>
                <w:tab w:val="center" w:pos="7020"/>
              </w:tabs>
              <w:rPr>
                <w:rFonts w:cs="Arial"/>
                <w:sz w:val="22"/>
              </w:rPr>
            </w:pPr>
            <w:r w:rsidRPr="00CD12FF">
              <w:rPr>
                <w:rFonts w:cs="Arial"/>
                <w:sz w:val="22"/>
              </w:rPr>
              <w:t xml:space="preserve">      Podpisnik: </w:t>
            </w:r>
            <w:r w:rsidRPr="00CD12FF">
              <w:rPr>
                <w:rFonts w:cs="Arial"/>
                <w:sz w:val="22"/>
              </w:rPr>
              <w:fldChar w:fldCharType="begin">
                <w:ffData>
                  <w:name w:val="Besedilo4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r>
      <w:tr w:rsidR="00A267D3" w:rsidRPr="00CD12FF" w14:paraId="6F5AF140" w14:textId="77777777" w:rsidTr="007D60D2">
        <w:trPr>
          <w:trHeight w:val="483"/>
        </w:trPr>
        <w:tc>
          <w:tcPr>
            <w:tcW w:w="3348" w:type="dxa"/>
            <w:hideMark/>
          </w:tcPr>
          <w:p w14:paraId="05A4F362" w14:textId="77777777" w:rsidR="00A267D3" w:rsidRPr="00CD12FF" w:rsidRDefault="00A267D3" w:rsidP="007D60D2">
            <w:pPr>
              <w:rPr>
                <w:rFonts w:cs="Arial"/>
                <w:sz w:val="22"/>
              </w:rPr>
            </w:pPr>
            <w:r w:rsidRPr="00CD12FF">
              <w:rPr>
                <w:rFonts w:cs="Arial"/>
                <w:sz w:val="22"/>
              </w:rPr>
              <w:t>Datum</w:t>
            </w:r>
            <w:r w:rsidRPr="00CD12FF">
              <w:rPr>
                <w:rFonts w:cs="Arial"/>
                <w:sz w:val="22"/>
              </w:rPr>
              <w:fldChar w:fldCharType="begin">
                <w:ffData>
                  <w:name w:val="Besedilo2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sz w:val="22"/>
              </w:rPr>
              <w:fldChar w:fldCharType="end"/>
            </w:r>
            <w:r w:rsidRPr="00CD12FF">
              <w:rPr>
                <w:rFonts w:cs="Arial"/>
                <w:sz w:val="22"/>
              </w:rPr>
              <w:t xml:space="preserve">: </w:t>
            </w:r>
            <w:r w:rsidRPr="00CD12FF">
              <w:rPr>
                <w:rFonts w:cs="Arial"/>
                <w:sz w:val="22"/>
              </w:rPr>
              <w:fldChar w:fldCharType="begin">
                <w:ffData>
                  <w:name w:val="Besedilo39"/>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r w:rsidRPr="00CD12FF">
              <w:rPr>
                <w:rFonts w:cs="Arial"/>
                <w:sz w:val="22"/>
              </w:rPr>
              <w:t xml:space="preserve"> </w:t>
            </w:r>
          </w:p>
        </w:tc>
        <w:tc>
          <w:tcPr>
            <w:tcW w:w="1818" w:type="dxa"/>
            <w:hideMark/>
          </w:tcPr>
          <w:p w14:paraId="2419B133" w14:textId="77777777" w:rsidR="00A267D3" w:rsidRPr="00CD12FF" w:rsidRDefault="00A267D3" w:rsidP="007D60D2">
            <w:pPr>
              <w:rPr>
                <w:rFonts w:cs="Arial"/>
                <w:sz w:val="22"/>
              </w:rPr>
            </w:pPr>
            <w:r w:rsidRPr="00CD12FF">
              <w:rPr>
                <w:rFonts w:cs="Arial"/>
                <w:sz w:val="22"/>
              </w:rPr>
              <w:t>Žig</w:t>
            </w:r>
          </w:p>
        </w:tc>
        <w:tc>
          <w:tcPr>
            <w:tcW w:w="4581" w:type="dxa"/>
            <w:hideMark/>
          </w:tcPr>
          <w:p w14:paraId="08AFA6A8" w14:textId="77777777" w:rsidR="00A267D3" w:rsidRPr="00CD12FF" w:rsidRDefault="00A267D3" w:rsidP="007D60D2">
            <w:pPr>
              <w:rPr>
                <w:rFonts w:cs="Arial"/>
                <w:sz w:val="22"/>
              </w:rPr>
            </w:pPr>
            <w:r w:rsidRPr="00CD12FF">
              <w:rPr>
                <w:rFonts w:cs="Arial"/>
                <w:sz w:val="22"/>
              </w:rPr>
              <w:t>________________________</w:t>
            </w:r>
          </w:p>
          <w:p w14:paraId="55992630" w14:textId="77777777" w:rsidR="00A267D3" w:rsidRPr="00CD12FF" w:rsidRDefault="00A267D3" w:rsidP="007D60D2">
            <w:pPr>
              <w:rPr>
                <w:rFonts w:cs="Arial"/>
                <w:sz w:val="22"/>
              </w:rPr>
            </w:pPr>
            <w:r w:rsidRPr="00CD12FF">
              <w:rPr>
                <w:rFonts w:cs="Arial"/>
                <w:sz w:val="22"/>
              </w:rPr>
              <w:t>podpis</w:t>
            </w:r>
          </w:p>
        </w:tc>
      </w:tr>
    </w:tbl>
    <w:p w14:paraId="0EE62115" w14:textId="77777777" w:rsidR="00A267D3" w:rsidRPr="00CD12FF" w:rsidRDefault="00A267D3" w:rsidP="00A267D3">
      <w:pPr>
        <w:rPr>
          <w:rFonts w:cs="Arial"/>
          <w:sz w:val="22"/>
        </w:rPr>
      </w:pPr>
    </w:p>
    <w:p w14:paraId="3950D058" w14:textId="77777777" w:rsidR="00A267D3" w:rsidRDefault="00A267D3" w:rsidP="00A267D3"/>
    <w:p w14:paraId="6C55966F" w14:textId="77777777" w:rsidR="00A267D3" w:rsidRDefault="00A267D3" w:rsidP="00A267D3"/>
    <w:p w14:paraId="2A7911B1" w14:textId="77777777" w:rsidR="00A267D3" w:rsidRDefault="00A267D3" w:rsidP="00A267D3"/>
    <w:p w14:paraId="01A88666" w14:textId="77777777" w:rsidR="00A267D3" w:rsidRDefault="00A267D3" w:rsidP="00A267D3"/>
    <w:p w14:paraId="3938BB64" w14:textId="77777777" w:rsidR="00A267D3" w:rsidRDefault="00A267D3" w:rsidP="00A267D3"/>
    <w:p w14:paraId="5079B7FB" w14:textId="77777777" w:rsidR="00A267D3" w:rsidRDefault="00A267D3" w:rsidP="00A267D3"/>
    <w:p w14:paraId="6893F684" w14:textId="77777777" w:rsidR="00A267D3" w:rsidRDefault="00A267D3" w:rsidP="00A267D3"/>
    <w:p w14:paraId="0F651A18" w14:textId="77777777" w:rsidR="00A267D3" w:rsidRDefault="00A267D3" w:rsidP="00A267D3"/>
    <w:p w14:paraId="34A6D307" w14:textId="77777777" w:rsidR="00A267D3" w:rsidRDefault="00A267D3" w:rsidP="00A267D3"/>
    <w:p w14:paraId="7EFA71E1" w14:textId="77777777" w:rsidR="00A267D3" w:rsidRDefault="00A267D3" w:rsidP="00A267D3"/>
    <w:p w14:paraId="68EFC9BC" w14:textId="77777777" w:rsidR="00A267D3" w:rsidRDefault="00A267D3" w:rsidP="00A267D3"/>
    <w:p w14:paraId="521B1B05" w14:textId="77777777" w:rsidR="00A267D3" w:rsidRDefault="00A267D3" w:rsidP="00A267D3"/>
    <w:p w14:paraId="74E873F7" w14:textId="77777777" w:rsidR="00A267D3" w:rsidRDefault="00A267D3" w:rsidP="00A267D3"/>
    <w:p w14:paraId="14B5D32E" w14:textId="77777777" w:rsidR="00A267D3" w:rsidRDefault="00A267D3" w:rsidP="00A267D3"/>
    <w:p w14:paraId="1E733659" w14:textId="77777777" w:rsidR="00A267D3" w:rsidRDefault="00A267D3" w:rsidP="00A267D3"/>
    <w:p w14:paraId="51C11529" w14:textId="69633F46" w:rsidR="23B835C0" w:rsidRDefault="23B835C0" w:rsidP="00A267D3">
      <w:pPr>
        <w:pStyle w:val="Naslov3"/>
        <w:numPr>
          <w:ilvl w:val="0"/>
          <w:numId w:val="0"/>
        </w:numPr>
        <w:jc w:val="center"/>
        <w:rPr>
          <w:rFonts w:cs="Arial"/>
          <w:sz w:val="22"/>
        </w:rPr>
      </w:pPr>
    </w:p>
    <w:sectPr w:rsidR="23B835C0" w:rsidSect="00AF6718">
      <w:headerReference w:type="default"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BB1A" w14:textId="77777777" w:rsidR="00426576" w:rsidRDefault="00426576" w:rsidP="00107834">
      <w:pPr>
        <w:spacing w:line="240" w:lineRule="auto"/>
      </w:pPr>
      <w:r>
        <w:separator/>
      </w:r>
    </w:p>
  </w:endnote>
  <w:endnote w:type="continuationSeparator" w:id="0">
    <w:p w14:paraId="005C62EE" w14:textId="77777777" w:rsidR="00426576" w:rsidRDefault="00426576" w:rsidP="00107834">
      <w:pPr>
        <w:spacing w:line="240" w:lineRule="auto"/>
      </w:pPr>
      <w:r>
        <w:continuationSeparator/>
      </w:r>
    </w:p>
  </w:endnote>
  <w:endnote w:type="continuationNotice" w:id="1">
    <w:p w14:paraId="43E98A12" w14:textId="77777777" w:rsidR="00426576" w:rsidRDefault="00426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3B3C9436" w:rsidR="007502FC" w:rsidRPr="00887C43" w:rsidRDefault="00A267D3" w:rsidP="00887C43">
    <w:pPr>
      <w:pStyle w:val="Noga"/>
      <w:pBdr>
        <w:top w:val="single" w:sz="4" w:space="1" w:color="auto"/>
      </w:pBdr>
      <w:rPr>
        <w:sz w:val="16"/>
        <w:szCs w:val="16"/>
      </w:rPr>
    </w:pPr>
    <w:r>
      <w:rPr>
        <w:sz w:val="16"/>
        <w:szCs w:val="16"/>
      </w:rPr>
      <w:t>GOJ</w:t>
    </w:r>
    <w:r w:rsidR="007502FC">
      <w:rPr>
        <w:sz w:val="16"/>
        <w:szCs w:val="16"/>
      </w:rPr>
      <w:t xml:space="preserve"> 2026</w:t>
    </w:r>
  </w:p>
  <w:p w14:paraId="7A51F9DA" w14:textId="77777777" w:rsidR="007502FC" w:rsidRPr="00831D98" w:rsidRDefault="007502F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7F7AF00A" w:rsidR="007502FC" w:rsidRPr="00887C43" w:rsidRDefault="00AD636F" w:rsidP="00887C43">
    <w:pPr>
      <w:pStyle w:val="Noga"/>
      <w:pBdr>
        <w:top w:val="single" w:sz="4" w:space="1" w:color="auto"/>
      </w:pBdr>
      <w:rPr>
        <w:sz w:val="16"/>
        <w:szCs w:val="16"/>
      </w:rPr>
    </w:pPr>
    <w:r>
      <w:rPr>
        <w:sz w:val="16"/>
        <w:szCs w:val="16"/>
      </w:rPr>
      <w:t>GOJ</w:t>
    </w:r>
    <w:r w:rsidR="007502FC">
      <w:rPr>
        <w:sz w:val="16"/>
        <w:szCs w:val="16"/>
      </w:rPr>
      <w:t xml:space="preserve"> 2026</w:t>
    </w:r>
  </w:p>
  <w:p w14:paraId="0C859F29" w14:textId="77777777" w:rsidR="007502FC" w:rsidRPr="00831D98" w:rsidRDefault="007502F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0DCA" w14:textId="77777777" w:rsidR="00426576" w:rsidRDefault="00426576" w:rsidP="00107834">
      <w:pPr>
        <w:spacing w:line="240" w:lineRule="auto"/>
      </w:pPr>
      <w:r>
        <w:separator/>
      </w:r>
    </w:p>
  </w:footnote>
  <w:footnote w:type="continuationSeparator" w:id="0">
    <w:p w14:paraId="3027FFE4" w14:textId="77777777" w:rsidR="00426576" w:rsidRDefault="00426576" w:rsidP="00107834">
      <w:pPr>
        <w:spacing w:line="240" w:lineRule="auto"/>
      </w:pPr>
      <w:r>
        <w:continuationSeparator/>
      </w:r>
    </w:p>
  </w:footnote>
  <w:footnote w:type="continuationNotice" w:id="1">
    <w:p w14:paraId="0AE51AAC" w14:textId="77777777" w:rsidR="00426576" w:rsidRDefault="004265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5A4D" w14:textId="77777777" w:rsidR="007560E6" w:rsidRDefault="009A2247" w:rsidP="007560E6">
    <w:pPr>
      <w:pStyle w:val="Glava"/>
    </w:pPr>
    <w:r>
      <w:rPr>
        <w:sz w:val="16"/>
        <w:szCs w:val="16"/>
      </w:rPr>
      <w:t>POPRAVEK 1</w:t>
    </w:r>
    <w:r w:rsidR="007560E6">
      <w:tab/>
    </w:r>
    <w:r w:rsidR="007560E6">
      <w:tab/>
    </w:r>
    <w:r w:rsidR="007560E6">
      <w:rPr>
        <w:noProof/>
      </w:rPr>
      <w:drawing>
        <wp:anchor distT="0" distB="0" distL="114300" distR="114300" simplePos="0" relativeHeight="251660288" behindDoc="0" locked="0" layoutInCell="1" allowOverlap="1" wp14:anchorId="2617D6B4" wp14:editId="7B947008">
          <wp:simplePos x="0" y="0"/>
          <wp:positionH relativeFrom="column">
            <wp:posOffset>3643627</wp:posOffset>
          </wp:positionH>
          <wp:positionV relativeFrom="paragraph">
            <wp:posOffset>-325755</wp:posOffset>
          </wp:positionV>
          <wp:extent cx="2874014" cy="683257"/>
          <wp:effectExtent l="0" t="0" r="2536" b="2543"/>
          <wp:wrapTight wrapText="bothSides">
            <wp:wrapPolygon edited="0">
              <wp:start x="0" y="0"/>
              <wp:lineTo x="0" y="21078"/>
              <wp:lineTo x="21476" y="21078"/>
              <wp:lineTo x="21476" y="0"/>
              <wp:lineTo x="0" y="0"/>
            </wp:wrapPolygon>
          </wp:wrapTight>
          <wp:docPr id="1536006834" name="Slika 1" descr="Slika, ki vsebuje besede besedilo, pisava, logotip, grafika&#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874014" cy="683257"/>
                  </a:xfrm>
                  <a:prstGeom prst="rect">
                    <a:avLst/>
                  </a:prstGeom>
                  <a:noFill/>
                  <a:ln>
                    <a:noFill/>
                    <a:prstDash/>
                  </a:ln>
                </pic:spPr>
              </pic:pic>
            </a:graphicData>
          </a:graphic>
        </wp:anchor>
      </w:drawing>
    </w:r>
    <w:r w:rsidR="007560E6">
      <w:rPr>
        <w:noProof/>
      </w:rPr>
      <w:drawing>
        <wp:anchor distT="0" distB="0" distL="114300" distR="114300" simplePos="0" relativeHeight="251659264" behindDoc="0" locked="0" layoutInCell="1" allowOverlap="1" wp14:anchorId="089AEF67" wp14:editId="3ADEE5B6">
          <wp:simplePos x="0" y="0"/>
          <wp:positionH relativeFrom="column">
            <wp:posOffset>-728977</wp:posOffset>
          </wp:positionH>
          <wp:positionV relativeFrom="paragraph">
            <wp:posOffset>-152403</wp:posOffset>
          </wp:positionV>
          <wp:extent cx="4086225" cy="264791"/>
          <wp:effectExtent l="0" t="0" r="9525" b="1909"/>
          <wp:wrapTight wrapText="bothSides">
            <wp:wrapPolygon edited="0">
              <wp:start x="0" y="0"/>
              <wp:lineTo x="0" y="20202"/>
              <wp:lineTo x="21550" y="20202"/>
              <wp:lineTo x="21550" y="0"/>
              <wp:lineTo x="0" y="0"/>
            </wp:wrapPolygon>
          </wp:wrapTight>
          <wp:docPr id="2042321914"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4086225" cy="264791"/>
                  </a:xfrm>
                  <a:prstGeom prst="rect">
                    <a:avLst/>
                  </a:prstGeom>
                  <a:noFill/>
                  <a:ln>
                    <a:noFill/>
                    <a:prstDash/>
                  </a:ln>
                </pic:spPr>
              </pic:pic>
            </a:graphicData>
          </a:graphic>
        </wp:anchor>
      </w:drawing>
    </w:r>
  </w:p>
  <w:p w14:paraId="53663030" w14:textId="77777777" w:rsidR="007560E6" w:rsidRPr="00587C4B" w:rsidRDefault="007560E6" w:rsidP="007560E6">
    <w:pPr>
      <w:pStyle w:val="Glava"/>
      <w:tabs>
        <w:tab w:val="clear" w:pos="9072"/>
        <w:tab w:val="left" w:pos="6270"/>
      </w:tabs>
    </w:pPr>
  </w:p>
  <w:p w14:paraId="33E5D4CF" w14:textId="125370B7" w:rsidR="007502FC" w:rsidRPr="00BB1E26" w:rsidRDefault="007502FC" w:rsidP="00831D98">
    <w:pPr>
      <w:pStyle w:val="Glava"/>
      <w:pBdr>
        <w:bottom w:val="single" w:sz="4" w:space="1" w:color="auto"/>
      </w:pBd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4E87" w14:textId="6B6D323F" w:rsidR="007502FC" w:rsidRDefault="007502FC" w:rsidP="00083B88">
    <w:pPr>
      <w:pStyle w:val="Glava"/>
    </w:pPr>
    <w:r>
      <w:tab/>
    </w:r>
    <w:r>
      <w:tab/>
    </w:r>
    <w:r>
      <w:rPr>
        <w:sz w:val="16"/>
        <w:szCs w:val="16"/>
      </w:rPr>
      <w:br/>
    </w:r>
    <w:r w:rsidRPr="00FC3C7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19E2E90"/>
    <w:multiLevelType w:val="multilevel"/>
    <w:tmpl w:val="70AAA324"/>
    <w:numStyleLink w:val="Natevanjestevilkami"/>
  </w:abstractNum>
  <w:abstractNum w:abstractNumId="3"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7" w15:restartNumberingAfterBreak="0">
    <w:nsid w:val="1230005F"/>
    <w:multiLevelType w:val="hybridMultilevel"/>
    <w:tmpl w:val="D8DAA936"/>
    <w:lvl w:ilvl="0" w:tplc="1C926B7A">
      <w:start w:val="11"/>
      <w:numFmt w:val="decimal"/>
      <w:lvlText w:val="%1."/>
      <w:lvlJc w:val="left"/>
      <w:pPr>
        <w:ind w:left="600"/>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17361A75"/>
    <w:multiLevelType w:val="hybridMultilevel"/>
    <w:tmpl w:val="FCCE36C6"/>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03C6429"/>
    <w:multiLevelType w:val="hybridMultilevel"/>
    <w:tmpl w:val="8C54DD04"/>
    <w:lvl w:ilvl="0" w:tplc="B396160E">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0F3FEF"/>
    <w:multiLevelType w:val="hybridMultilevel"/>
    <w:tmpl w:val="DF02FA76"/>
    <w:lvl w:ilvl="0" w:tplc="3DCC269C">
      <w:start w:val="1"/>
      <w:numFmt w:val="decimal"/>
      <w:lvlText w:val="%1)"/>
      <w:lvlJc w:val="left"/>
      <w:pPr>
        <w:ind w:left="36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3" w15:restartNumberingAfterBreak="0">
    <w:nsid w:val="27383850"/>
    <w:multiLevelType w:val="hybridMultilevel"/>
    <w:tmpl w:val="CF16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2487" w:hanging="360"/>
      </w:pPr>
      <w:rPr>
        <w:rFonts w:hint="default"/>
        <w:strike w:val="0"/>
      </w:rPr>
    </w:lvl>
    <w:lvl w:ilvl="1" w:tplc="04240019" w:tentative="1">
      <w:start w:val="1"/>
      <w:numFmt w:val="lowerLetter"/>
      <w:lvlText w:val="%2."/>
      <w:lvlJc w:val="left"/>
      <w:pPr>
        <w:ind w:left="3207" w:hanging="360"/>
      </w:pPr>
    </w:lvl>
    <w:lvl w:ilvl="2" w:tplc="0424001B" w:tentative="1">
      <w:start w:val="1"/>
      <w:numFmt w:val="lowerRoman"/>
      <w:lvlText w:val="%3."/>
      <w:lvlJc w:val="right"/>
      <w:pPr>
        <w:ind w:left="3927" w:hanging="180"/>
      </w:pPr>
    </w:lvl>
    <w:lvl w:ilvl="3" w:tplc="0424000F" w:tentative="1">
      <w:start w:val="1"/>
      <w:numFmt w:val="decimal"/>
      <w:lvlText w:val="%4."/>
      <w:lvlJc w:val="left"/>
      <w:pPr>
        <w:ind w:left="4647" w:hanging="360"/>
      </w:pPr>
    </w:lvl>
    <w:lvl w:ilvl="4" w:tplc="04240019" w:tentative="1">
      <w:start w:val="1"/>
      <w:numFmt w:val="lowerLetter"/>
      <w:lvlText w:val="%5."/>
      <w:lvlJc w:val="left"/>
      <w:pPr>
        <w:ind w:left="5367" w:hanging="360"/>
      </w:pPr>
    </w:lvl>
    <w:lvl w:ilvl="5" w:tplc="0424001B" w:tentative="1">
      <w:start w:val="1"/>
      <w:numFmt w:val="lowerRoman"/>
      <w:lvlText w:val="%6."/>
      <w:lvlJc w:val="right"/>
      <w:pPr>
        <w:ind w:left="6087" w:hanging="180"/>
      </w:pPr>
    </w:lvl>
    <w:lvl w:ilvl="6" w:tplc="0424000F" w:tentative="1">
      <w:start w:val="1"/>
      <w:numFmt w:val="decimal"/>
      <w:lvlText w:val="%7."/>
      <w:lvlJc w:val="left"/>
      <w:pPr>
        <w:ind w:left="6807" w:hanging="360"/>
      </w:pPr>
    </w:lvl>
    <w:lvl w:ilvl="7" w:tplc="04240019" w:tentative="1">
      <w:start w:val="1"/>
      <w:numFmt w:val="lowerLetter"/>
      <w:lvlText w:val="%8."/>
      <w:lvlJc w:val="left"/>
      <w:pPr>
        <w:ind w:left="7527" w:hanging="360"/>
      </w:pPr>
    </w:lvl>
    <w:lvl w:ilvl="8" w:tplc="0424001B" w:tentative="1">
      <w:start w:val="1"/>
      <w:numFmt w:val="lowerRoman"/>
      <w:lvlText w:val="%9."/>
      <w:lvlJc w:val="right"/>
      <w:pPr>
        <w:ind w:left="8247" w:hanging="180"/>
      </w:pPr>
    </w:lvl>
  </w:abstractNum>
  <w:abstractNum w:abstractNumId="16" w15:restartNumberingAfterBreak="0">
    <w:nsid w:val="434D2676"/>
    <w:multiLevelType w:val="hybridMultilevel"/>
    <w:tmpl w:val="4448ED6A"/>
    <w:lvl w:ilvl="0" w:tplc="044AFD8A">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5D8429A"/>
    <w:multiLevelType w:val="hybridMultilevel"/>
    <w:tmpl w:val="8F3C7CD8"/>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6C55AA"/>
    <w:multiLevelType w:val="hybridMultilevel"/>
    <w:tmpl w:val="96945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B01C2B"/>
    <w:multiLevelType w:val="hybridMultilevel"/>
    <w:tmpl w:val="4816C26E"/>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67B64A9C">
      <w:start w:val="1"/>
      <w:numFmt w:val="decimal"/>
      <w:lvlRestart w:val="0"/>
      <w:lvlText w:val="%2."/>
      <w:lvlJc w:val="left"/>
      <w:pPr>
        <w:ind w:left="811"/>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21"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2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E71ECA"/>
    <w:multiLevelType w:val="hybridMultilevel"/>
    <w:tmpl w:val="7890AF64"/>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A7C6716"/>
    <w:multiLevelType w:val="hybridMultilevel"/>
    <w:tmpl w:val="2084B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2D38E1"/>
    <w:multiLevelType w:val="hybridMultilevel"/>
    <w:tmpl w:val="53AAFBB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0314963">
    <w:abstractNumId w:val="26"/>
  </w:num>
  <w:num w:numId="2" w16cid:durableId="1412046101">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67618330">
    <w:abstractNumId w:val="24"/>
  </w:num>
  <w:num w:numId="4" w16cid:durableId="974063967">
    <w:abstractNumId w:val="15"/>
  </w:num>
  <w:num w:numId="5" w16cid:durableId="429467871">
    <w:abstractNumId w:val="5"/>
  </w:num>
  <w:num w:numId="6" w16cid:durableId="942345880">
    <w:abstractNumId w:val="2"/>
  </w:num>
  <w:num w:numId="7" w16cid:durableId="1433627183">
    <w:abstractNumId w:val="17"/>
  </w:num>
  <w:num w:numId="8" w16cid:durableId="1923251867">
    <w:abstractNumId w:val="4"/>
  </w:num>
  <w:num w:numId="9" w16cid:durableId="1538928177">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1124498182">
    <w:abstractNumId w:val="27"/>
  </w:num>
  <w:num w:numId="11" w16cid:durableId="2033147852">
    <w:abstractNumId w:val="23"/>
  </w:num>
  <w:num w:numId="12" w16cid:durableId="1129711530">
    <w:abstractNumId w:val="19"/>
  </w:num>
  <w:num w:numId="13" w16cid:durableId="1731266761">
    <w:abstractNumId w:val="8"/>
  </w:num>
  <w:num w:numId="14" w16cid:durableId="735931618">
    <w:abstractNumId w:val="28"/>
  </w:num>
  <w:num w:numId="15" w16cid:durableId="1250000889">
    <w:abstractNumId w:val="28"/>
  </w:num>
  <w:num w:numId="16" w16cid:durableId="446659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6538819">
    <w:abstractNumId w:val="18"/>
  </w:num>
  <w:num w:numId="18" w16cid:durableId="29916433">
    <w:abstractNumId w:val="9"/>
  </w:num>
  <w:num w:numId="19" w16cid:durableId="1063527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2297722">
    <w:abstractNumId w:val="22"/>
  </w:num>
  <w:num w:numId="21" w16cid:durableId="1394818618">
    <w:abstractNumId w:val="13"/>
  </w:num>
  <w:num w:numId="22" w16cid:durableId="1360427441">
    <w:abstractNumId w:val="12"/>
  </w:num>
  <w:num w:numId="23" w16cid:durableId="670178896">
    <w:abstractNumId w:val="20"/>
  </w:num>
  <w:num w:numId="24" w16cid:durableId="395009369">
    <w:abstractNumId w:val="7"/>
  </w:num>
  <w:num w:numId="25" w16cid:durableId="1911113286">
    <w:abstractNumId w:val="21"/>
  </w:num>
  <w:num w:numId="26" w16cid:durableId="1219315548">
    <w:abstractNumId w:val="6"/>
  </w:num>
  <w:num w:numId="27" w16cid:durableId="1105734726">
    <w:abstractNumId w:val="14"/>
  </w:num>
  <w:num w:numId="28" w16cid:durableId="1505515887">
    <w:abstractNumId w:val="30"/>
  </w:num>
  <w:num w:numId="29" w16cid:durableId="1506434146">
    <w:abstractNumId w:val="25"/>
  </w:num>
  <w:num w:numId="30" w16cid:durableId="1101339204">
    <w:abstractNumId w:val="29"/>
  </w:num>
  <w:num w:numId="31" w16cid:durableId="647393999">
    <w:abstractNumId w:val="16"/>
  </w:num>
  <w:num w:numId="32" w16cid:durableId="128208733">
    <w:abstractNumId w:val="29"/>
  </w:num>
  <w:num w:numId="33" w16cid:durableId="544292962">
    <w:abstractNumId w:val="16"/>
  </w:num>
  <w:num w:numId="34" w16cid:durableId="1901480144">
    <w:abstractNumId w:val="29"/>
  </w:num>
  <w:num w:numId="35" w16cid:durableId="1208564888">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768"/>
    <w:rsid w:val="000028D4"/>
    <w:rsid w:val="00002A2A"/>
    <w:rsid w:val="00003073"/>
    <w:rsid w:val="00004B23"/>
    <w:rsid w:val="000050ED"/>
    <w:rsid w:val="00005F4B"/>
    <w:rsid w:val="000063C2"/>
    <w:rsid w:val="00010231"/>
    <w:rsid w:val="000108F9"/>
    <w:rsid w:val="00010A21"/>
    <w:rsid w:val="00010E67"/>
    <w:rsid w:val="00011ADB"/>
    <w:rsid w:val="000124BB"/>
    <w:rsid w:val="00012D9C"/>
    <w:rsid w:val="00013AB3"/>
    <w:rsid w:val="00013C2F"/>
    <w:rsid w:val="00013EB5"/>
    <w:rsid w:val="00015DD6"/>
    <w:rsid w:val="00015F99"/>
    <w:rsid w:val="000169B6"/>
    <w:rsid w:val="000169CF"/>
    <w:rsid w:val="00021787"/>
    <w:rsid w:val="0002277F"/>
    <w:rsid w:val="00022F87"/>
    <w:rsid w:val="00023293"/>
    <w:rsid w:val="00024EB6"/>
    <w:rsid w:val="0002665E"/>
    <w:rsid w:val="000344DF"/>
    <w:rsid w:val="0003458C"/>
    <w:rsid w:val="000362F8"/>
    <w:rsid w:val="000366C8"/>
    <w:rsid w:val="0003789F"/>
    <w:rsid w:val="000417EE"/>
    <w:rsid w:val="00044A6F"/>
    <w:rsid w:val="00050419"/>
    <w:rsid w:val="00053B35"/>
    <w:rsid w:val="00053EBD"/>
    <w:rsid w:val="00053EFD"/>
    <w:rsid w:val="00053F1C"/>
    <w:rsid w:val="000552E9"/>
    <w:rsid w:val="000561FF"/>
    <w:rsid w:val="00056FBB"/>
    <w:rsid w:val="000576FB"/>
    <w:rsid w:val="00060E2A"/>
    <w:rsid w:val="0006117D"/>
    <w:rsid w:val="00061781"/>
    <w:rsid w:val="000646AA"/>
    <w:rsid w:val="0006500B"/>
    <w:rsid w:val="0006549C"/>
    <w:rsid w:val="00065CD3"/>
    <w:rsid w:val="0007004C"/>
    <w:rsid w:val="0007218E"/>
    <w:rsid w:val="0007348B"/>
    <w:rsid w:val="000757BF"/>
    <w:rsid w:val="00076605"/>
    <w:rsid w:val="00077BD5"/>
    <w:rsid w:val="00077D73"/>
    <w:rsid w:val="00080F6A"/>
    <w:rsid w:val="0008140E"/>
    <w:rsid w:val="00081E4B"/>
    <w:rsid w:val="00082568"/>
    <w:rsid w:val="00082954"/>
    <w:rsid w:val="00083B88"/>
    <w:rsid w:val="000846A4"/>
    <w:rsid w:val="00084A7D"/>
    <w:rsid w:val="00085211"/>
    <w:rsid w:val="00087E6A"/>
    <w:rsid w:val="0009010A"/>
    <w:rsid w:val="000918E8"/>
    <w:rsid w:val="00091B32"/>
    <w:rsid w:val="0009239E"/>
    <w:rsid w:val="00093BDF"/>
    <w:rsid w:val="000965DF"/>
    <w:rsid w:val="00096C13"/>
    <w:rsid w:val="00097A70"/>
    <w:rsid w:val="000A07FB"/>
    <w:rsid w:val="000A228E"/>
    <w:rsid w:val="000A3259"/>
    <w:rsid w:val="000A351D"/>
    <w:rsid w:val="000A4471"/>
    <w:rsid w:val="000A45B0"/>
    <w:rsid w:val="000A4B6A"/>
    <w:rsid w:val="000A4C96"/>
    <w:rsid w:val="000A5083"/>
    <w:rsid w:val="000A5914"/>
    <w:rsid w:val="000A71DC"/>
    <w:rsid w:val="000A76DB"/>
    <w:rsid w:val="000B1234"/>
    <w:rsid w:val="000B1CE3"/>
    <w:rsid w:val="000B575B"/>
    <w:rsid w:val="000B64F7"/>
    <w:rsid w:val="000B66C4"/>
    <w:rsid w:val="000B7A9C"/>
    <w:rsid w:val="000C2084"/>
    <w:rsid w:val="000C735E"/>
    <w:rsid w:val="000C792E"/>
    <w:rsid w:val="000C799C"/>
    <w:rsid w:val="000D08C0"/>
    <w:rsid w:val="000D0F0C"/>
    <w:rsid w:val="000D1994"/>
    <w:rsid w:val="000D3BC9"/>
    <w:rsid w:val="000D45DA"/>
    <w:rsid w:val="000D5715"/>
    <w:rsid w:val="000D713F"/>
    <w:rsid w:val="000E10F9"/>
    <w:rsid w:val="000E2AF5"/>
    <w:rsid w:val="000E3665"/>
    <w:rsid w:val="000E43C4"/>
    <w:rsid w:val="000E4C14"/>
    <w:rsid w:val="000E58F2"/>
    <w:rsid w:val="000E686A"/>
    <w:rsid w:val="000E755F"/>
    <w:rsid w:val="000E7B85"/>
    <w:rsid w:val="000E7E80"/>
    <w:rsid w:val="000E7F9E"/>
    <w:rsid w:val="000F085B"/>
    <w:rsid w:val="000F1908"/>
    <w:rsid w:val="000F361B"/>
    <w:rsid w:val="000F70AF"/>
    <w:rsid w:val="000F75C6"/>
    <w:rsid w:val="001003DB"/>
    <w:rsid w:val="0010076A"/>
    <w:rsid w:val="0010091F"/>
    <w:rsid w:val="00100972"/>
    <w:rsid w:val="00100AA0"/>
    <w:rsid w:val="00101682"/>
    <w:rsid w:val="00103EAE"/>
    <w:rsid w:val="001056FA"/>
    <w:rsid w:val="00105C4C"/>
    <w:rsid w:val="00107834"/>
    <w:rsid w:val="00107846"/>
    <w:rsid w:val="0011010D"/>
    <w:rsid w:val="00111C66"/>
    <w:rsid w:val="0011549B"/>
    <w:rsid w:val="001158B5"/>
    <w:rsid w:val="0011613B"/>
    <w:rsid w:val="00116214"/>
    <w:rsid w:val="00120550"/>
    <w:rsid w:val="00121908"/>
    <w:rsid w:val="00121D64"/>
    <w:rsid w:val="001221C3"/>
    <w:rsid w:val="0012400D"/>
    <w:rsid w:val="00124D12"/>
    <w:rsid w:val="00126055"/>
    <w:rsid w:val="00126AFC"/>
    <w:rsid w:val="00126FA0"/>
    <w:rsid w:val="001317DD"/>
    <w:rsid w:val="00131CF2"/>
    <w:rsid w:val="0013384E"/>
    <w:rsid w:val="00135641"/>
    <w:rsid w:val="00140271"/>
    <w:rsid w:val="00141A58"/>
    <w:rsid w:val="0014274B"/>
    <w:rsid w:val="00142B7E"/>
    <w:rsid w:val="00142EA9"/>
    <w:rsid w:val="00143616"/>
    <w:rsid w:val="001459BC"/>
    <w:rsid w:val="001465A1"/>
    <w:rsid w:val="0014694B"/>
    <w:rsid w:val="00150B80"/>
    <w:rsid w:val="00152883"/>
    <w:rsid w:val="00152B13"/>
    <w:rsid w:val="00152D6A"/>
    <w:rsid w:val="00153795"/>
    <w:rsid w:val="00156AD0"/>
    <w:rsid w:val="00161559"/>
    <w:rsid w:val="00161942"/>
    <w:rsid w:val="00164F36"/>
    <w:rsid w:val="001661AB"/>
    <w:rsid w:val="0016652B"/>
    <w:rsid w:val="00166710"/>
    <w:rsid w:val="00166B3B"/>
    <w:rsid w:val="001716C5"/>
    <w:rsid w:val="00171AB8"/>
    <w:rsid w:val="00172916"/>
    <w:rsid w:val="0017345D"/>
    <w:rsid w:val="0017436F"/>
    <w:rsid w:val="00174D87"/>
    <w:rsid w:val="00176382"/>
    <w:rsid w:val="0017690A"/>
    <w:rsid w:val="00182BED"/>
    <w:rsid w:val="00182D81"/>
    <w:rsid w:val="0018319F"/>
    <w:rsid w:val="00183910"/>
    <w:rsid w:val="0018465B"/>
    <w:rsid w:val="00185D37"/>
    <w:rsid w:val="0018717F"/>
    <w:rsid w:val="00187E53"/>
    <w:rsid w:val="00192E9F"/>
    <w:rsid w:val="00195B86"/>
    <w:rsid w:val="00196E54"/>
    <w:rsid w:val="00197032"/>
    <w:rsid w:val="001A103E"/>
    <w:rsid w:val="001A2887"/>
    <w:rsid w:val="001A407F"/>
    <w:rsid w:val="001A4565"/>
    <w:rsid w:val="001A4F26"/>
    <w:rsid w:val="001A6646"/>
    <w:rsid w:val="001A67D0"/>
    <w:rsid w:val="001A68A1"/>
    <w:rsid w:val="001A7DE7"/>
    <w:rsid w:val="001B0726"/>
    <w:rsid w:val="001B6746"/>
    <w:rsid w:val="001B6B52"/>
    <w:rsid w:val="001C01BA"/>
    <w:rsid w:val="001C046A"/>
    <w:rsid w:val="001C095A"/>
    <w:rsid w:val="001C23D7"/>
    <w:rsid w:val="001C465D"/>
    <w:rsid w:val="001C5AE3"/>
    <w:rsid w:val="001C6056"/>
    <w:rsid w:val="001C663D"/>
    <w:rsid w:val="001C77E2"/>
    <w:rsid w:val="001D0581"/>
    <w:rsid w:val="001D16B2"/>
    <w:rsid w:val="001D2848"/>
    <w:rsid w:val="001D46BA"/>
    <w:rsid w:val="001D60F0"/>
    <w:rsid w:val="001D6A27"/>
    <w:rsid w:val="001E1E80"/>
    <w:rsid w:val="001E2EA1"/>
    <w:rsid w:val="001E5ADE"/>
    <w:rsid w:val="001E685C"/>
    <w:rsid w:val="001E71D7"/>
    <w:rsid w:val="001F0C07"/>
    <w:rsid w:val="001F0EF5"/>
    <w:rsid w:val="001F21D7"/>
    <w:rsid w:val="001F22A5"/>
    <w:rsid w:val="001F2C54"/>
    <w:rsid w:val="001F614F"/>
    <w:rsid w:val="001F6F87"/>
    <w:rsid w:val="002016D3"/>
    <w:rsid w:val="00201F06"/>
    <w:rsid w:val="00203401"/>
    <w:rsid w:val="00203DEC"/>
    <w:rsid w:val="0020506B"/>
    <w:rsid w:val="002067F6"/>
    <w:rsid w:val="00206C79"/>
    <w:rsid w:val="0020798C"/>
    <w:rsid w:val="002116EC"/>
    <w:rsid w:val="00212D48"/>
    <w:rsid w:val="00213143"/>
    <w:rsid w:val="00213702"/>
    <w:rsid w:val="00213A94"/>
    <w:rsid w:val="00214A8B"/>
    <w:rsid w:val="0021682A"/>
    <w:rsid w:val="00216B4D"/>
    <w:rsid w:val="00216BAB"/>
    <w:rsid w:val="00217E26"/>
    <w:rsid w:val="00220FE1"/>
    <w:rsid w:val="002219DB"/>
    <w:rsid w:val="00222244"/>
    <w:rsid w:val="00222835"/>
    <w:rsid w:val="002231A9"/>
    <w:rsid w:val="002242C7"/>
    <w:rsid w:val="00224601"/>
    <w:rsid w:val="0022522F"/>
    <w:rsid w:val="00227C54"/>
    <w:rsid w:val="0023213F"/>
    <w:rsid w:val="0023278C"/>
    <w:rsid w:val="00232CB5"/>
    <w:rsid w:val="00233058"/>
    <w:rsid w:val="0023306B"/>
    <w:rsid w:val="002336D8"/>
    <w:rsid w:val="00233DBC"/>
    <w:rsid w:val="002340B4"/>
    <w:rsid w:val="00234453"/>
    <w:rsid w:val="00235C37"/>
    <w:rsid w:val="00236804"/>
    <w:rsid w:val="00237077"/>
    <w:rsid w:val="002405F1"/>
    <w:rsid w:val="00241457"/>
    <w:rsid w:val="00241972"/>
    <w:rsid w:val="00242AB7"/>
    <w:rsid w:val="00242FED"/>
    <w:rsid w:val="00243B79"/>
    <w:rsid w:val="00244306"/>
    <w:rsid w:val="00244EAA"/>
    <w:rsid w:val="00245993"/>
    <w:rsid w:val="002459B7"/>
    <w:rsid w:val="00246A9E"/>
    <w:rsid w:val="002476F3"/>
    <w:rsid w:val="00247AC3"/>
    <w:rsid w:val="00247EE6"/>
    <w:rsid w:val="00250608"/>
    <w:rsid w:val="0025212F"/>
    <w:rsid w:val="00252B1F"/>
    <w:rsid w:val="002547F9"/>
    <w:rsid w:val="00254EAD"/>
    <w:rsid w:val="00255411"/>
    <w:rsid w:val="00255517"/>
    <w:rsid w:val="00255AC7"/>
    <w:rsid w:val="00257005"/>
    <w:rsid w:val="00257917"/>
    <w:rsid w:val="00261DF2"/>
    <w:rsid w:val="0026289B"/>
    <w:rsid w:val="00262DC7"/>
    <w:rsid w:val="00262E10"/>
    <w:rsid w:val="002630BA"/>
    <w:rsid w:val="002637CD"/>
    <w:rsid w:val="002639F8"/>
    <w:rsid w:val="00263CE3"/>
    <w:rsid w:val="00263F7A"/>
    <w:rsid w:val="00265BB2"/>
    <w:rsid w:val="00265C44"/>
    <w:rsid w:val="00267C72"/>
    <w:rsid w:val="00267F5B"/>
    <w:rsid w:val="00270A35"/>
    <w:rsid w:val="0027115D"/>
    <w:rsid w:val="00272063"/>
    <w:rsid w:val="00274551"/>
    <w:rsid w:val="00274A0F"/>
    <w:rsid w:val="00275F13"/>
    <w:rsid w:val="00276747"/>
    <w:rsid w:val="002769E8"/>
    <w:rsid w:val="00280C52"/>
    <w:rsid w:val="0028148F"/>
    <w:rsid w:val="002814E9"/>
    <w:rsid w:val="00281AAF"/>
    <w:rsid w:val="00282BAD"/>
    <w:rsid w:val="00282C53"/>
    <w:rsid w:val="002838E4"/>
    <w:rsid w:val="00284CC9"/>
    <w:rsid w:val="002851C4"/>
    <w:rsid w:val="002863CD"/>
    <w:rsid w:val="002903E9"/>
    <w:rsid w:val="00290A7D"/>
    <w:rsid w:val="00292D53"/>
    <w:rsid w:val="00293B90"/>
    <w:rsid w:val="0029441A"/>
    <w:rsid w:val="002958FE"/>
    <w:rsid w:val="00296F26"/>
    <w:rsid w:val="002A0022"/>
    <w:rsid w:val="002A15A9"/>
    <w:rsid w:val="002A367F"/>
    <w:rsid w:val="002A4D70"/>
    <w:rsid w:val="002A6853"/>
    <w:rsid w:val="002B02DD"/>
    <w:rsid w:val="002B0C97"/>
    <w:rsid w:val="002B2B13"/>
    <w:rsid w:val="002B3DD7"/>
    <w:rsid w:val="002B4C03"/>
    <w:rsid w:val="002B5032"/>
    <w:rsid w:val="002B5236"/>
    <w:rsid w:val="002B713C"/>
    <w:rsid w:val="002B7643"/>
    <w:rsid w:val="002C035F"/>
    <w:rsid w:val="002C173A"/>
    <w:rsid w:val="002C2EB6"/>
    <w:rsid w:val="002C31A4"/>
    <w:rsid w:val="002C427C"/>
    <w:rsid w:val="002C5389"/>
    <w:rsid w:val="002C7C3E"/>
    <w:rsid w:val="002D0042"/>
    <w:rsid w:val="002D052B"/>
    <w:rsid w:val="002D282C"/>
    <w:rsid w:val="002D3D13"/>
    <w:rsid w:val="002D4C09"/>
    <w:rsid w:val="002D4F2D"/>
    <w:rsid w:val="002D5895"/>
    <w:rsid w:val="002D6973"/>
    <w:rsid w:val="002D6CB5"/>
    <w:rsid w:val="002E0122"/>
    <w:rsid w:val="002E0906"/>
    <w:rsid w:val="002E0C83"/>
    <w:rsid w:val="002E1486"/>
    <w:rsid w:val="002E383E"/>
    <w:rsid w:val="002E3BB5"/>
    <w:rsid w:val="002E4ECA"/>
    <w:rsid w:val="002E75A9"/>
    <w:rsid w:val="002E7861"/>
    <w:rsid w:val="002F0418"/>
    <w:rsid w:val="002F11B7"/>
    <w:rsid w:val="002F2A8A"/>
    <w:rsid w:val="002F39DE"/>
    <w:rsid w:val="002F3D91"/>
    <w:rsid w:val="002F5592"/>
    <w:rsid w:val="002F584F"/>
    <w:rsid w:val="002F7658"/>
    <w:rsid w:val="002F7F47"/>
    <w:rsid w:val="002F7F9C"/>
    <w:rsid w:val="00300276"/>
    <w:rsid w:val="0030028A"/>
    <w:rsid w:val="003009F5"/>
    <w:rsid w:val="00303271"/>
    <w:rsid w:val="00303B96"/>
    <w:rsid w:val="00303D96"/>
    <w:rsid w:val="00304BC5"/>
    <w:rsid w:val="003056E4"/>
    <w:rsid w:val="003059ED"/>
    <w:rsid w:val="00306937"/>
    <w:rsid w:val="003071EA"/>
    <w:rsid w:val="00307EBF"/>
    <w:rsid w:val="00307F19"/>
    <w:rsid w:val="00307F37"/>
    <w:rsid w:val="00310087"/>
    <w:rsid w:val="00310D03"/>
    <w:rsid w:val="00312403"/>
    <w:rsid w:val="003144CE"/>
    <w:rsid w:val="003146A2"/>
    <w:rsid w:val="00315316"/>
    <w:rsid w:val="003154A8"/>
    <w:rsid w:val="00316E5D"/>
    <w:rsid w:val="003174CC"/>
    <w:rsid w:val="0031783E"/>
    <w:rsid w:val="00320AE5"/>
    <w:rsid w:val="00321E8F"/>
    <w:rsid w:val="003220BA"/>
    <w:rsid w:val="00322E01"/>
    <w:rsid w:val="0032399A"/>
    <w:rsid w:val="00323DE4"/>
    <w:rsid w:val="00324DB4"/>
    <w:rsid w:val="003259F8"/>
    <w:rsid w:val="003273AB"/>
    <w:rsid w:val="00327FD1"/>
    <w:rsid w:val="00333316"/>
    <w:rsid w:val="003334F7"/>
    <w:rsid w:val="00333521"/>
    <w:rsid w:val="00333B73"/>
    <w:rsid w:val="00334B1F"/>
    <w:rsid w:val="003353C1"/>
    <w:rsid w:val="00335ECD"/>
    <w:rsid w:val="00335EE6"/>
    <w:rsid w:val="00336530"/>
    <w:rsid w:val="0033730D"/>
    <w:rsid w:val="00341238"/>
    <w:rsid w:val="00341558"/>
    <w:rsid w:val="00342B1C"/>
    <w:rsid w:val="003439F3"/>
    <w:rsid w:val="00343A24"/>
    <w:rsid w:val="00343BF6"/>
    <w:rsid w:val="003440EB"/>
    <w:rsid w:val="00345728"/>
    <w:rsid w:val="00345EE9"/>
    <w:rsid w:val="00346123"/>
    <w:rsid w:val="003468BE"/>
    <w:rsid w:val="00347801"/>
    <w:rsid w:val="00347BB3"/>
    <w:rsid w:val="00347E72"/>
    <w:rsid w:val="00350D7A"/>
    <w:rsid w:val="00351443"/>
    <w:rsid w:val="003519AD"/>
    <w:rsid w:val="0035229F"/>
    <w:rsid w:val="0035255E"/>
    <w:rsid w:val="00352965"/>
    <w:rsid w:val="003529CF"/>
    <w:rsid w:val="00354169"/>
    <w:rsid w:val="003577BA"/>
    <w:rsid w:val="00360B5B"/>
    <w:rsid w:val="00361663"/>
    <w:rsid w:val="00361E99"/>
    <w:rsid w:val="00362749"/>
    <w:rsid w:val="003629FD"/>
    <w:rsid w:val="00363149"/>
    <w:rsid w:val="00364CDD"/>
    <w:rsid w:val="00364EE8"/>
    <w:rsid w:val="00366B65"/>
    <w:rsid w:val="00367D2E"/>
    <w:rsid w:val="0037030A"/>
    <w:rsid w:val="00371E0C"/>
    <w:rsid w:val="00371E4B"/>
    <w:rsid w:val="00372D4D"/>
    <w:rsid w:val="00373726"/>
    <w:rsid w:val="00373CC5"/>
    <w:rsid w:val="00375CBA"/>
    <w:rsid w:val="00376417"/>
    <w:rsid w:val="003807D9"/>
    <w:rsid w:val="00380A46"/>
    <w:rsid w:val="00383A9B"/>
    <w:rsid w:val="003840B8"/>
    <w:rsid w:val="00384883"/>
    <w:rsid w:val="003909C0"/>
    <w:rsid w:val="0039291A"/>
    <w:rsid w:val="003933ED"/>
    <w:rsid w:val="003934B7"/>
    <w:rsid w:val="00393BED"/>
    <w:rsid w:val="00395612"/>
    <w:rsid w:val="003956C5"/>
    <w:rsid w:val="00395F8E"/>
    <w:rsid w:val="00396276"/>
    <w:rsid w:val="00396344"/>
    <w:rsid w:val="003A00D9"/>
    <w:rsid w:val="003A046A"/>
    <w:rsid w:val="003A1B08"/>
    <w:rsid w:val="003A2683"/>
    <w:rsid w:val="003A2A07"/>
    <w:rsid w:val="003A2B68"/>
    <w:rsid w:val="003A713A"/>
    <w:rsid w:val="003A73D6"/>
    <w:rsid w:val="003A743A"/>
    <w:rsid w:val="003A74E6"/>
    <w:rsid w:val="003A77BA"/>
    <w:rsid w:val="003B0F86"/>
    <w:rsid w:val="003B160F"/>
    <w:rsid w:val="003B1F4E"/>
    <w:rsid w:val="003B26CE"/>
    <w:rsid w:val="003B2FA7"/>
    <w:rsid w:val="003B32F7"/>
    <w:rsid w:val="003B387F"/>
    <w:rsid w:val="003B4010"/>
    <w:rsid w:val="003B5B0C"/>
    <w:rsid w:val="003B5E6F"/>
    <w:rsid w:val="003B6034"/>
    <w:rsid w:val="003B643E"/>
    <w:rsid w:val="003B66CD"/>
    <w:rsid w:val="003C00B3"/>
    <w:rsid w:val="003C020D"/>
    <w:rsid w:val="003C030C"/>
    <w:rsid w:val="003C0A8B"/>
    <w:rsid w:val="003C0AEA"/>
    <w:rsid w:val="003C2DF1"/>
    <w:rsid w:val="003C360C"/>
    <w:rsid w:val="003C373A"/>
    <w:rsid w:val="003C5CB2"/>
    <w:rsid w:val="003C5CFF"/>
    <w:rsid w:val="003C5FE3"/>
    <w:rsid w:val="003C6325"/>
    <w:rsid w:val="003C7033"/>
    <w:rsid w:val="003C7CC5"/>
    <w:rsid w:val="003D06EB"/>
    <w:rsid w:val="003D09CD"/>
    <w:rsid w:val="003D1F76"/>
    <w:rsid w:val="003D2042"/>
    <w:rsid w:val="003D226B"/>
    <w:rsid w:val="003D4718"/>
    <w:rsid w:val="003D4CF9"/>
    <w:rsid w:val="003D588D"/>
    <w:rsid w:val="003D5C38"/>
    <w:rsid w:val="003D600C"/>
    <w:rsid w:val="003D6F8D"/>
    <w:rsid w:val="003D71A7"/>
    <w:rsid w:val="003D71DF"/>
    <w:rsid w:val="003E0C42"/>
    <w:rsid w:val="003E0CB9"/>
    <w:rsid w:val="003E2C47"/>
    <w:rsid w:val="003E3DB4"/>
    <w:rsid w:val="003E555D"/>
    <w:rsid w:val="003E6C52"/>
    <w:rsid w:val="003F03C1"/>
    <w:rsid w:val="003F03D3"/>
    <w:rsid w:val="003F0472"/>
    <w:rsid w:val="003F11D0"/>
    <w:rsid w:val="003F4264"/>
    <w:rsid w:val="003F4FDA"/>
    <w:rsid w:val="003F52CE"/>
    <w:rsid w:val="003F7D4F"/>
    <w:rsid w:val="00400163"/>
    <w:rsid w:val="00400A3C"/>
    <w:rsid w:val="00401EE0"/>
    <w:rsid w:val="00403379"/>
    <w:rsid w:val="00406E46"/>
    <w:rsid w:val="00410ACE"/>
    <w:rsid w:val="00412246"/>
    <w:rsid w:val="00412D97"/>
    <w:rsid w:val="00416415"/>
    <w:rsid w:val="00416928"/>
    <w:rsid w:val="0042464F"/>
    <w:rsid w:val="0042590D"/>
    <w:rsid w:val="004264F9"/>
    <w:rsid w:val="00426576"/>
    <w:rsid w:val="0043002D"/>
    <w:rsid w:val="004306AB"/>
    <w:rsid w:val="00430FA5"/>
    <w:rsid w:val="00431637"/>
    <w:rsid w:val="0043190F"/>
    <w:rsid w:val="00431E63"/>
    <w:rsid w:val="00432551"/>
    <w:rsid w:val="00432692"/>
    <w:rsid w:val="00432C6B"/>
    <w:rsid w:val="00433926"/>
    <w:rsid w:val="00433FB1"/>
    <w:rsid w:val="0043429B"/>
    <w:rsid w:val="004349FB"/>
    <w:rsid w:val="004366B0"/>
    <w:rsid w:val="00441C51"/>
    <w:rsid w:val="00442953"/>
    <w:rsid w:val="00442DC6"/>
    <w:rsid w:val="004432BC"/>
    <w:rsid w:val="00443B44"/>
    <w:rsid w:val="00443E53"/>
    <w:rsid w:val="0044429C"/>
    <w:rsid w:val="0044463C"/>
    <w:rsid w:val="004447BC"/>
    <w:rsid w:val="004451FC"/>
    <w:rsid w:val="00445DA3"/>
    <w:rsid w:val="00445FA8"/>
    <w:rsid w:val="00446057"/>
    <w:rsid w:val="00446880"/>
    <w:rsid w:val="00450FAE"/>
    <w:rsid w:val="0045216C"/>
    <w:rsid w:val="0045238D"/>
    <w:rsid w:val="004529DE"/>
    <w:rsid w:val="00454675"/>
    <w:rsid w:val="00455CB9"/>
    <w:rsid w:val="00455F3B"/>
    <w:rsid w:val="004574D9"/>
    <w:rsid w:val="00457A1D"/>
    <w:rsid w:val="00457BDD"/>
    <w:rsid w:val="00457F6B"/>
    <w:rsid w:val="00462346"/>
    <w:rsid w:val="00462D76"/>
    <w:rsid w:val="00465AAC"/>
    <w:rsid w:val="00465E48"/>
    <w:rsid w:val="00466A25"/>
    <w:rsid w:val="004679DB"/>
    <w:rsid w:val="00470355"/>
    <w:rsid w:val="00470593"/>
    <w:rsid w:val="00470CB5"/>
    <w:rsid w:val="0047215B"/>
    <w:rsid w:val="00472C20"/>
    <w:rsid w:val="0047368C"/>
    <w:rsid w:val="00473C84"/>
    <w:rsid w:val="00474C1C"/>
    <w:rsid w:val="00475904"/>
    <w:rsid w:val="004761B3"/>
    <w:rsid w:val="004774C6"/>
    <w:rsid w:val="00477B39"/>
    <w:rsid w:val="0048003E"/>
    <w:rsid w:val="004802E9"/>
    <w:rsid w:val="00480501"/>
    <w:rsid w:val="00481508"/>
    <w:rsid w:val="00481D07"/>
    <w:rsid w:val="004821D4"/>
    <w:rsid w:val="00482214"/>
    <w:rsid w:val="00490770"/>
    <w:rsid w:val="00492906"/>
    <w:rsid w:val="00492930"/>
    <w:rsid w:val="00493006"/>
    <w:rsid w:val="004934BF"/>
    <w:rsid w:val="00494ADA"/>
    <w:rsid w:val="00496348"/>
    <w:rsid w:val="0049684E"/>
    <w:rsid w:val="00496C55"/>
    <w:rsid w:val="00496D96"/>
    <w:rsid w:val="004972B6"/>
    <w:rsid w:val="004978FD"/>
    <w:rsid w:val="00497BBB"/>
    <w:rsid w:val="004A0228"/>
    <w:rsid w:val="004A06D9"/>
    <w:rsid w:val="004A0731"/>
    <w:rsid w:val="004A0CA9"/>
    <w:rsid w:val="004A0E28"/>
    <w:rsid w:val="004A20B9"/>
    <w:rsid w:val="004A2DDA"/>
    <w:rsid w:val="004A2F79"/>
    <w:rsid w:val="004A4ACB"/>
    <w:rsid w:val="004A5FE0"/>
    <w:rsid w:val="004A62FF"/>
    <w:rsid w:val="004A636A"/>
    <w:rsid w:val="004A7E58"/>
    <w:rsid w:val="004B01C8"/>
    <w:rsid w:val="004B0F68"/>
    <w:rsid w:val="004B1094"/>
    <w:rsid w:val="004B123D"/>
    <w:rsid w:val="004B3137"/>
    <w:rsid w:val="004B3D4C"/>
    <w:rsid w:val="004B3D90"/>
    <w:rsid w:val="004B3F89"/>
    <w:rsid w:val="004B4DB1"/>
    <w:rsid w:val="004B5310"/>
    <w:rsid w:val="004B59AD"/>
    <w:rsid w:val="004B5BF5"/>
    <w:rsid w:val="004B5F7C"/>
    <w:rsid w:val="004B5FAF"/>
    <w:rsid w:val="004B7F76"/>
    <w:rsid w:val="004C00D0"/>
    <w:rsid w:val="004C33C4"/>
    <w:rsid w:val="004C4213"/>
    <w:rsid w:val="004C4978"/>
    <w:rsid w:val="004C550D"/>
    <w:rsid w:val="004C5D02"/>
    <w:rsid w:val="004C66FB"/>
    <w:rsid w:val="004C6CDD"/>
    <w:rsid w:val="004C6D4D"/>
    <w:rsid w:val="004C6F58"/>
    <w:rsid w:val="004D0122"/>
    <w:rsid w:val="004D1D42"/>
    <w:rsid w:val="004D2550"/>
    <w:rsid w:val="004D2D58"/>
    <w:rsid w:val="004D3C86"/>
    <w:rsid w:val="004D5EF4"/>
    <w:rsid w:val="004E0DC0"/>
    <w:rsid w:val="004E118C"/>
    <w:rsid w:val="004E1E31"/>
    <w:rsid w:val="004E26A4"/>
    <w:rsid w:val="004E7445"/>
    <w:rsid w:val="004E779B"/>
    <w:rsid w:val="004E7FD2"/>
    <w:rsid w:val="004F0195"/>
    <w:rsid w:val="004F093D"/>
    <w:rsid w:val="004F0DA5"/>
    <w:rsid w:val="004F283B"/>
    <w:rsid w:val="004F3B2C"/>
    <w:rsid w:val="004F40C1"/>
    <w:rsid w:val="004F4C76"/>
    <w:rsid w:val="004F54B2"/>
    <w:rsid w:val="004F5F6A"/>
    <w:rsid w:val="004F6D27"/>
    <w:rsid w:val="00500070"/>
    <w:rsid w:val="00500353"/>
    <w:rsid w:val="00501E14"/>
    <w:rsid w:val="0050248B"/>
    <w:rsid w:val="005027BF"/>
    <w:rsid w:val="005038BE"/>
    <w:rsid w:val="00504887"/>
    <w:rsid w:val="00505019"/>
    <w:rsid w:val="005051B7"/>
    <w:rsid w:val="00505603"/>
    <w:rsid w:val="005058B7"/>
    <w:rsid w:val="00505FB5"/>
    <w:rsid w:val="0050610E"/>
    <w:rsid w:val="0050764C"/>
    <w:rsid w:val="00507FCE"/>
    <w:rsid w:val="00511EFA"/>
    <w:rsid w:val="005120D9"/>
    <w:rsid w:val="005123F1"/>
    <w:rsid w:val="00512D88"/>
    <w:rsid w:val="00513504"/>
    <w:rsid w:val="00513CC1"/>
    <w:rsid w:val="005150E9"/>
    <w:rsid w:val="0051612D"/>
    <w:rsid w:val="005178B0"/>
    <w:rsid w:val="00520BE1"/>
    <w:rsid w:val="00521CAF"/>
    <w:rsid w:val="00522627"/>
    <w:rsid w:val="00522723"/>
    <w:rsid w:val="00523438"/>
    <w:rsid w:val="0052360F"/>
    <w:rsid w:val="0052361B"/>
    <w:rsid w:val="0052462C"/>
    <w:rsid w:val="00524677"/>
    <w:rsid w:val="0053094B"/>
    <w:rsid w:val="005312FE"/>
    <w:rsid w:val="00531B4A"/>
    <w:rsid w:val="00532639"/>
    <w:rsid w:val="00533A03"/>
    <w:rsid w:val="00535149"/>
    <w:rsid w:val="00535DB7"/>
    <w:rsid w:val="00536EF9"/>
    <w:rsid w:val="0053702F"/>
    <w:rsid w:val="005418FF"/>
    <w:rsid w:val="00541B20"/>
    <w:rsid w:val="00543100"/>
    <w:rsid w:val="00543EC8"/>
    <w:rsid w:val="005445E4"/>
    <w:rsid w:val="00544E43"/>
    <w:rsid w:val="0054799E"/>
    <w:rsid w:val="00552449"/>
    <w:rsid w:val="00552466"/>
    <w:rsid w:val="0055279D"/>
    <w:rsid w:val="005531CE"/>
    <w:rsid w:val="00553A39"/>
    <w:rsid w:val="0055555C"/>
    <w:rsid w:val="005569B7"/>
    <w:rsid w:val="00556FFE"/>
    <w:rsid w:val="005571B4"/>
    <w:rsid w:val="00557A26"/>
    <w:rsid w:val="00560597"/>
    <w:rsid w:val="005609C1"/>
    <w:rsid w:val="00562109"/>
    <w:rsid w:val="00564BE8"/>
    <w:rsid w:val="0056656D"/>
    <w:rsid w:val="00567A06"/>
    <w:rsid w:val="00567A09"/>
    <w:rsid w:val="00570CFD"/>
    <w:rsid w:val="00571E5E"/>
    <w:rsid w:val="00573B9B"/>
    <w:rsid w:val="005754EA"/>
    <w:rsid w:val="005762E9"/>
    <w:rsid w:val="00577B1F"/>
    <w:rsid w:val="0058082A"/>
    <w:rsid w:val="00581138"/>
    <w:rsid w:val="0058135E"/>
    <w:rsid w:val="00585972"/>
    <w:rsid w:val="0058640D"/>
    <w:rsid w:val="00586DEE"/>
    <w:rsid w:val="0059024F"/>
    <w:rsid w:val="0059093D"/>
    <w:rsid w:val="00591C93"/>
    <w:rsid w:val="00592B9B"/>
    <w:rsid w:val="00592C34"/>
    <w:rsid w:val="00593182"/>
    <w:rsid w:val="00593C68"/>
    <w:rsid w:val="005949EA"/>
    <w:rsid w:val="00595CB2"/>
    <w:rsid w:val="00596401"/>
    <w:rsid w:val="00596CAB"/>
    <w:rsid w:val="00597206"/>
    <w:rsid w:val="005A046E"/>
    <w:rsid w:val="005A2D08"/>
    <w:rsid w:val="005A370E"/>
    <w:rsid w:val="005A4097"/>
    <w:rsid w:val="005A4F72"/>
    <w:rsid w:val="005A6258"/>
    <w:rsid w:val="005A653F"/>
    <w:rsid w:val="005A677B"/>
    <w:rsid w:val="005B1F05"/>
    <w:rsid w:val="005B3D9F"/>
    <w:rsid w:val="005B48AD"/>
    <w:rsid w:val="005B4AA3"/>
    <w:rsid w:val="005B6419"/>
    <w:rsid w:val="005B725E"/>
    <w:rsid w:val="005C09EA"/>
    <w:rsid w:val="005C2049"/>
    <w:rsid w:val="005C2D81"/>
    <w:rsid w:val="005C3D8B"/>
    <w:rsid w:val="005C6E57"/>
    <w:rsid w:val="005C7C74"/>
    <w:rsid w:val="005D0986"/>
    <w:rsid w:val="005D134B"/>
    <w:rsid w:val="005D1F6E"/>
    <w:rsid w:val="005D28F3"/>
    <w:rsid w:val="005D309A"/>
    <w:rsid w:val="005D32BF"/>
    <w:rsid w:val="005D3C3A"/>
    <w:rsid w:val="005D3EE9"/>
    <w:rsid w:val="005D6A6B"/>
    <w:rsid w:val="005D6E8B"/>
    <w:rsid w:val="005D79AB"/>
    <w:rsid w:val="005E12E5"/>
    <w:rsid w:val="005E1A4C"/>
    <w:rsid w:val="005E4866"/>
    <w:rsid w:val="005E583C"/>
    <w:rsid w:val="005E5AE1"/>
    <w:rsid w:val="005E5B13"/>
    <w:rsid w:val="005E5D1B"/>
    <w:rsid w:val="005E63DB"/>
    <w:rsid w:val="005E6A32"/>
    <w:rsid w:val="005F0DB0"/>
    <w:rsid w:val="005F159D"/>
    <w:rsid w:val="005F23AC"/>
    <w:rsid w:val="005F26B9"/>
    <w:rsid w:val="005F2DDC"/>
    <w:rsid w:val="005F358C"/>
    <w:rsid w:val="005F4840"/>
    <w:rsid w:val="005F4D28"/>
    <w:rsid w:val="005F5006"/>
    <w:rsid w:val="005F5A95"/>
    <w:rsid w:val="00600182"/>
    <w:rsid w:val="006001BB"/>
    <w:rsid w:val="0060171A"/>
    <w:rsid w:val="0060219D"/>
    <w:rsid w:val="006030B7"/>
    <w:rsid w:val="0060313A"/>
    <w:rsid w:val="00603377"/>
    <w:rsid w:val="00605660"/>
    <w:rsid w:val="006057FB"/>
    <w:rsid w:val="00605CD8"/>
    <w:rsid w:val="0060690C"/>
    <w:rsid w:val="006072B5"/>
    <w:rsid w:val="00607A8C"/>
    <w:rsid w:val="0061031C"/>
    <w:rsid w:val="0061045F"/>
    <w:rsid w:val="00610FC2"/>
    <w:rsid w:val="00611B8E"/>
    <w:rsid w:val="00612607"/>
    <w:rsid w:val="006167C3"/>
    <w:rsid w:val="00616930"/>
    <w:rsid w:val="006177C3"/>
    <w:rsid w:val="006222B9"/>
    <w:rsid w:val="0062265F"/>
    <w:rsid w:val="00622990"/>
    <w:rsid w:val="00622A32"/>
    <w:rsid w:val="00622AD8"/>
    <w:rsid w:val="00622EEB"/>
    <w:rsid w:val="0062383C"/>
    <w:rsid w:val="0062387B"/>
    <w:rsid w:val="00624296"/>
    <w:rsid w:val="006251CE"/>
    <w:rsid w:val="00625F48"/>
    <w:rsid w:val="006261E1"/>
    <w:rsid w:val="00626201"/>
    <w:rsid w:val="0062688F"/>
    <w:rsid w:val="00627DAE"/>
    <w:rsid w:val="00627FB8"/>
    <w:rsid w:val="0063229C"/>
    <w:rsid w:val="006324A3"/>
    <w:rsid w:val="00632FDC"/>
    <w:rsid w:val="00633AB5"/>
    <w:rsid w:val="00635BA0"/>
    <w:rsid w:val="00635C2B"/>
    <w:rsid w:val="006369DF"/>
    <w:rsid w:val="00636FE1"/>
    <w:rsid w:val="006374E6"/>
    <w:rsid w:val="006418B2"/>
    <w:rsid w:val="00641BCB"/>
    <w:rsid w:val="006422DF"/>
    <w:rsid w:val="006426F0"/>
    <w:rsid w:val="00643603"/>
    <w:rsid w:val="0064766F"/>
    <w:rsid w:val="00651075"/>
    <w:rsid w:val="00651DE6"/>
    <w:rsid w:val="006524D5"/>
    <w:rsid w:val="00652BB7"/>
    <w:rsid w:val="00653DAF"/>
    <w:rsid w:val="006551AD"/>
    <w:rsid w:val="00655DE1"/>
    <w:rsid w:val="006564B8"/>
    <w:rsid w:val="00656669"/>
    <w:rsid w:val="00656908"/>
    <w:rsid w:val="00656C2E"/>
    <w:rsid w:val="006602DC"/>
    <w:rsid w:val="00665166"/>
    <w:rsid w:val="00666119"/>
    <w:rsid w:val="00666789"/>
    <w:rsid w:val="00666CAA"/>
    <w:rsid w:val="00667339"/>
    <w:rsid w:val="006704B9"/>
    <w:rsid w:val="006714ED"/>
    <w:rsid w:val="0067293D"/>
    <w:rsid w:val="00673901"/>
    <w:rsid w:val="0067420D"/>
    <w:rsid w:val="0067513D"/>
    <w:rsid w:val="00675B26"/>
    <w:rsid w:val="00675CC5"/>
    <w:rsid w:val="006773AE"/>
    <w:rsid w:val="00677EE5"/>
    <w:rsid w:val="006804E7"/>
    <w:rsid w:val="006804F1"/>
    <w:rsid w:val="00680EBE"/>
    <w:rsid w:val="00682380"/>
    <w:rsid w:val="006826BD"/>
    <w:rsid w:val="00682C9B"/>
    <w:rsid w:val="0068551C"/>
    <w:rsid w:val="00685E2B"/>
    <w:rsid w:val="00686842"/>
    <w:rsid w:val="00686B55"/>
    <w:rsid w:val="00686F6F"/>
    <w:rsid w:val="006873F6"/>
    <w:rsid w:val="006875EF"/>
    <w:rsid w:val="0069039F"/>
    <w:rsid w:val="006909A3"/>
    <w:rsid w:val="00691471"/>
    <w:rsid w:val="0069231C"/>
    <w:rsid w:val="0069243B"/>
    <w:rsid w:val="00692791"/>
    <w:rsid w:val="00694346"/>
    <w:rsid w:val="00695345"/>
    <w:rsid w:val="0069571D"/>
    <w:rsid w:val="00696A4A"/>
    <w:rsid w:val="00696CCF"/>
    <w:rsid w:val="00697B90"/>
    <w:rsid w:val="006A017A"/>
    <w:rsid w:val="006A05C6"/>
    <w:rsid w:val="006A0688"/>
    <w:rsid w:val="006A06BC"/>
    <w:rsid w:val="006A0821"/>
    <w:rsid w:val="006A5859"/>
    <w:rsid w:val="006A6A56"/>
    <w:rsid w:val="006A6F86"/>
    <w:rsid w:val="006A7211"/>
    <w:rsid w:val="006A77A0"/>
    <w:rsid w:val="006B06B1"/>
    <w:rsid w:val="006B0B23"/>
    <w:rsid w:val="006B0E0B"/>
    <w:rsid w:val="006B160D"/>
    <w:rsid w:val="006B2B22"/>
    <w:rsid w:val="006B371A"/>
    <w:rsid w:val="006B4EAC"/>
    <w:rsid w:val="006B5C72"/>
    <w:rsid w:val="006B6ECA"/>
    <w:rsid w:val="006B7E7E"/>
    <w:rsid w:val="006C05AA"/>
    <w:rsid w:val="006C0665"/>
    <w:rsid w:val="006C08DA"/>
    <w:rsid w:val="006C11F2"/>
    <w:rsid w:val="006C21CF"/>
    <w:rsid w:val="006C40F1"/>
    <w:rsid w:val="006C5F51"/>
    <w:rsid w:val="006C6E7F"/>
    <w:rsid w:val="006D06AC"/>
    <w:rsid w:val="006D18BC"/>
    <w:rsid w:val="006D1FD9"/>
    <w:rsid w:val="006D2020"/>
    <w:rsid w:val="006D226F"/>
    <w:rsid w:val="006D4A9F"/>
    <w:rsid w:val="006D551F"/>
    <w:rsid w:val="006D5760"/>
    <w:rsid w:val="006D57B3"/>
    <w:rsid w:val="006D61B1"/>
    <w:rsid w:val="006D772D"/>
    <w:rsid w:val="006D78DB"/>
    <w:rsid w:val="006E260D"/>
    <w:rsid w:val="006E28D1"/>
    <w:rsid w:val="006E295F"/>
    <w:rsid w:val="006E39CA"/>
    <w:rsid w:val="006E3D71"/>
    <w:rsid w:val="006E40A1"/>
    <w:rsid w:val="006E4F24"/>
    <w:rsid w:val="006E51E6"/>
    <w:rsid w:val="006E57C9"/>
    <w:rsid w:val="006E663C"/>
    <w:rsid w:val="006E739F"/>
    <w:rsid w:val="006E7D40"/>
    <w:rsid w:val="006F06AF"/>
    <w:rsid w:val="006F23F2"/>
    <w:rsid w:val="006F2414"/>
    <w:rsid w:val="006F300D"/>
    <w:rsid w:val="006F3CA7"/>
    <w:rsid w:val="006F7C6E"/>
    <w:rsid w:val="006F7F52"/>
    <w:rsid w:val="0070180C"/>
    <w:rsid w:val="007031B0"/>
    <w:rsid w:val="00703231"/>
    <w:rsid w:val="00703B78"/>
    <w:rsid w:val="00704B85"/>
    <w:rsid w:val="0070703A"/>
    <w:rsid w:val="00711756"/>
    <w:rsid w:val="0071261A"/>
    <w:rsid w:val="00712EE5"/>
    <w:rsid w:val="00712F4D"/>
    <w:rsid w:val="0071379A"/>
    <w:rsid w:val="00713BBC"/>
    <w:rsid w:val="007149CA"/>
    <w:rsid w:val="00715267"/>
    <w:rsid w:val="00715D5A"/>
    <w:rsid w:val="00716397"/>
    <w:rsid w:val="0071679B"/>
    <w:rsid w:val="00717B28"/>
    <w:rsid w:val="007234E6"/>
    <w:rsid w:val="00724714"/>
    <w:rsid w:val="00724AF7"/>
    <w:rsid w:val="007256A7"/>
    <w:rsid w:val="0072583C"/>
    <w:rsid w:val="00727F96"/>
    <w:rsid w:val="00731307"/>
    <w:rsid w:val="007321F6"/>
    <w:rsid w:val="0073283A"/>
    <w:rsid w:val="00733A6E"/>
    <w:rsid w:val="00733D08"/>
    <w:rsid w:val="00735CEB"/>
    <w:rsid w:val="00735ED8"/>
    <w:rsid w:val="00736791"/>
    <w:rsid w:val="00736B26"/>
    <w:rsid w:val="00737C91"/>
    <w:rsid w:val="00737E09"/>
    <w:rsid w:val="00741278"/>
    <w:rsid w:val="0074149C"/>
    <w:rsid w:val="007419B7"/>
    <w:rsid w:val="007441FA"/>
    <w:rsid w:val="0074425B"/>
    <w:rsid w:val="007442B5"/>
    <w:rsid w:val="00746B24"/>
    <w:rsid w:val="0074755C"/>
    <w:rsid w:val="007502FC"/>
    <w:rsid w:val="0075110D"/>
    <w:rsid w:val="007511EA"/>
    <w:rsid w:val="00751240"/>
    <w:rsid w:val="00751CC6"/>
    <w:rsid w:val="00752F55"/>
    <w:rsid w:val="007538B3"/>
    <w:rsid w:val="00753B84"/>
    <w:rsid w:val="007549DC"/>
    <w:rsid w:val="00755E5C"/>
    <w:rsid w:val="007560E6"/>
    <w:rsid w:val="00760255"/>
    <w:rsid w:val="00760460"/>
    <w:rsid w:val="00760CCD"/>
    <w:rsid w:val="00761E3C"/>
    <w:rsid w:val="00762E07"/>
    <w:rsid w:val="007639B1"/>
    <w:rsid w:val="00763AF4"/>
    <w:rsid w:val="00763CA2"/>
    <w:rsid w:val="007641AC"/>
    <w:rsid w:val="00764848"/>
    <w:rsid w:val="007648C9"/>
    <w:rsid w:val="00765DEE"/>
    <w:rsid w:val="00766E9C"/>
    <w:rsid w:val="00770D8C"/>
    <w:rsid w:val="00771554"/>
    <w:rsid w:val="00771795"/>
    <w:rsid w:val="00772104"/>
    <w:rsid w:val="007721E3"/>
    <w:rsid w:val="00772356"/>
    <w:rsid w:val="00772F8A"/>
    <w:rsid w:val="00773664"/>
    <w:rsid w:val="007736D0"/>
    <w:rsid w:val="007738A6"/>
    <w:rsid w:val="00775494"/>
    <w:rsid w:val="0077559D"/>
    <w:rsid w:val="00775CA9"/>
    <w:rsid w:val="00775E6B"/>
    <w:rsid w:val="00775F0D"/>
    <w:rsid w:val="007763B7"/>
    <w:rsid w:val="00776794"/>
    <w:rsid w:val="00776836"/>
    <w:rsid w:val="00776867"/>
    <w:rsid w:val="00784580"/>
    <w:rsid w:val="0078490A"/>
    <w:rsid w:val="0078518E"/>
    <w:rsid w:val="0078537C"/>
    <w:rsid w:val="00785CCD"/>
    <w:rsid w:val="00786178"/>
    <w:rsid w:val="00786B5C"/>
    <w:rsid w:val="00787C66"/>
    <w:rsid w:val="007927E3"/>
    <w:rsid w:val="00792E47"/>
    <w:rsid w:val="00793ED5"/>
    <w:rsid w:val="00794D39"/>
    <w:rsid w:val="00794D45"/>
    <w:rsid w:val="00794D7B"/>
    <w:rsid w:val="00795396"/>
    <w:rsid w:val="00795659"/>
    <w:rsid w:val="00795F7B"/>
    <w:rsid w:val="0079774D"/>
    <w:rsid w:val="007A0B7F"/>
    <w:rsid w:val="007A174B"/>
    <w:rsid w:val="007A2382"/>
    <w:rsid w:val="007A2761"/>
    <w:rsid w:val="007A2976"/>
    <w:rsid w:val="007A34A0"/>
    <w:rsid w:val="007A48DA"/>
    <w:rsid w:val="007A5971"/>
    <w:rsid w:val="007A5BBB"/>
    <w:rsid w:val="007A679B"/>
    <w:rsid w:val="007A7567"/>
    <w:rsid w:val="007A79D9"/>
    <w:rsid w:val="007A7D7F"/>
    <w:rsid w:val="007B06B9"/>
    <w:rsid w:val="007B08EF"/>
    <w:rsid w:val="007B1A40"/>
    <w:rsid w:val="007B27FF"/>
    <w:rsid w:val="007B3536"/>
    <w:rsid w:val="007B48A6"/>
    <w:rsid w:val="007B5D6F"/>
    <w:rsid w:val="007B5FE3"/>
    <w:rsid w:val="007B64A5"/>
    <w:rsid w:val="007C1154"/>
    <w:rsid w:val="007C1BF9"/>
    <w:rsid w:val="007C357F"/>
    <w:rsid w:val="007C4987"/>
    <w:rsid w:val="007C4C73"/>
    <w:rsid w:val="007C63EB"/>
    <w:rsid w:val="007D05F5"/>
    <w:rsid w:val="007D1350"/>
    <w:rsid w:val="007D2735"/>
    <w:rsid w:val="007D2828"/>
    <w:rsid w:val="007D435D"/>
    <w:rsid w:val="007D4433"/>
    <w:rsid w:val="007D479C"/>
    <w:rsid w:val="007D4B7E"/>
    <w:rsid w:val="007D4D5C"/>
    <w:rsid w:val="007D5C3F"/>
    <w:rsid w:val="007D690C"/>
    <w:rsid w:val="007D7D0D"/>
    <w:rsid w:val="007E0859"/>
    <w:rsid w:val="007E08AA"/>
    <w:rsid w:val="007E1A2E"/>
    <w:rsid w:val="007E2CA8"/>
    <w:rsid w:val="007E5B23"/>
    <w:rsid w:val="007E76FC"/>
    <w:rsid w:val="007EF14C"/>
    <w:rsid w:val="007F00EE"/>
    <w:rsid w:val="007F0D5F"/>
    <w:rsid w:val="007F34F4"/>
    <w:rsid w:val="007F51D3"/>
    <w:rsid w:val="007F5344"/>
    <w:rsid w:val="007F74C8"/>
    <w:rsid w:val="007F7BA1"/>
    <w:rsid w:val="007F7E3E"/>
    <w:rsid w:val="00800742"/>
    <w:rsid w:val="00800B1A"/>
    <w:rsid w:val="00800FB8"/>
    <w:rsid w:val="008014DE"/>
    <w:rsid w:val="0080553F"/>
    <w:rsid w:val="00806A76"/>
    <w:rsid w:val="0080727F"/>
    <w:rsid w:val="00807619"/>
    <w:rsid w:val="00809647"/>
    <w:rsid w:val="00810FF0"/>
    <w:rsid w:val="008111A0"/>
    <w:rsid w:val="00812D24"/>
    <w:rsid w:val="0081501E"/>
    <w:rsid w:val="00817911"/>
    <w:rsid w:val="008213AF"/>
    <w:rsid w:val="008214A5"/>
    <w:rsid w:val="00821971"/>
    <w:rsid w:val="00822E1D"/>
    <w:rsid w:val="00825D26"/>
    <w:rsid w:val="00826068"/>
    <w:rsid w:val="0082641D"/>
    <w:rsid w:val="008302FF"/>
    <w:rsid w:val="008313EC"/>
    <w:rsid w:val="00831D98"/>
    <w:rsid w:val="00833F02"/>
    <w:rsid w:val="008350A3"/>
    <w:rsid w:val="008352AD"/>
    <w:rsid w:val="0083619C"/>
    <w:rsid w:val="00836C38"/>
    <w:rsid w:val="00840935"/>
    <w:rsid w:val="00840C43"/>
    <w:rsid w:val="008416C4"/>
    <w:rsid w:val="00841A64"/>
    <w:rsid w:val="00842474"/>
    <w:rsid w:val="0084481D"/>
    <w:rsid w:val="008472C1"/>
    <w:rsid w:val="00847570"/>
    <w:rsid w:val="00851A80"/>
    <w:rsid w:val="008522B5"/>
    <w:rsid w:val="0085369F"/>
    <w:rsid w:val="0085797C"/>
    <w:rsid w:val="008579C5"/>
    <w:rsid w:val="00857C57"/>
    <w:rsid w:val="008621FE"/>
    <w:rsid w:val="00862329"/>
    <w:rsid w:val="00863794"/>
    <w:rsid w:val="00863C9D"/>
    <w:rsid w:val="00864F5A"/>
    <w:rsid w:val="0086502E"/>
    <w:rsid w:val="008658E0"/>
    <w:rsid w:val="00866424"/>
    <w:rsid w:val="00866655"/>
    <w:rsid w:val="0086730E"/>
    <w:rsid w:val="008701F0"/>
    <w:rsid w:val="00872C38"/>
    <w:rsid w:val="0087655A"/>
    <w:rsid w:val="008765B3"/>
    <w:rsid w:val="00876C8B"/>
    <w:rsid w:val="00877060"/>
    <w:rsid w:val="00877BF8"/>
    <w:rsid w:val="0088133E"/>
    <w:rsid w:val="0088289C"/>
    <w:rsid w:val="00882B62"/>
    <w:rsid w:val="008830E3"/>
    <w:rsid w:val="00883379"/>
    <w:rsid w:val="00883BB6"/>
    <w:rsid w:val="00884ED4"/>
    <w:rsid w:val="00885017"/>
    <w:rsid w:val="00885574"/>
    <w:rsid w:val="00887743"/>
    <w:rsid w:val="00887C43"/>
    <w:rsid w:val="008913EC"/>
    <w:rsid w:val="00892134"/>
    <w:rsid w:val="0089323E"/>
    <w:rsid w:val="0089373C"/>
    <w:rsid w:val="00894096"/>
    <w:rsid w:val="0089453D"/>
    <w:rsid w:val="00896D72"/>
    <w:rsid w:val="00897EDD"/>
    <w:rsid w:val="008A1381"/>
    <w:rsid w:val="008A13AC"/>
    <w:rsid w:val="008A398F"/>
    <w:rsid w:val="008A48F0"/>
    <w:rsid w:val="008A53E6"/>
    <w:rsid w:val="008A5BED"/>
    <w:rsid w:val="008A5F09"/>
    <w:rsid w:val="008A62BB"/>
    <w:rsid w:val="008A7EA6"/>
    <w:rsid w:val="008B00DC"/>
    <w:rsid w:val="008B0468"/>
    <w:rsid w:val="008B0A8A"/>
    <w:rsid w:val="008B1594"/>
    <w:rsid w:val="008B1833"/>
    <w:rsid w:val="008B1B19"/>
    <w:rsid w:val="008B1DE1"/>
    <w:rsid w:val="008B3190"/>
    <w:rsid w:val="008B5ADA"/>
    <w:rsid w:val="008B6487"/>
    <w:rsid w:val="008B70DC"/>
    <w:rsid w:val="008C0918"/>
    <w:rsid w:val="008C0ED9"/>
    <w:rsid w:val="008C15DB"/>
    <w:rsid w:val="008C2E77"/>
    <w:rsid w:val="008C3191"/>
    <w:rsid w:val="008C7509"/>
    <w:rsid w:val="008D0587"/>
    <w:rsid w:val="008D0AD9"/>
    <w:rsid w:val="008D11B0"/>
    <w:rsid w:val="008D4102"/>
    <w:rsid w:val="008D49DE"/>
    <w:rsid w:val="008D5414"/>
    <w:rsid w:val="008D770F"/>
    <w:rsid w:val="008D77FA"/>
    <w:rsid w:val="008E0B4C"/>
    <w:rsid w:val="008E0B93"/>
    <w:rsid w:val="008E27EA"/>
    <w:rsid w:val="008E280A"/>
    <w:rsid w:val="008E2B0F"/>
    <w:rsid w:val="008E3553"/>
    <w:rsid w:val="008E35A5"/>
    <w:rsid w:val="008E3F72"/>
    <w:rsid w:val="008E4CCF"/>
    <w:rsid w:val="008E4ECC"/>
    <w:rsid w:val="008E6EF7"/>
    <w:rsid w:val="008F1F79"/>
    <w:rsid w:val="008F353B"/>
    <w:rsid w:val="008F45FF"/>
    <w:rsid w:val="008F49B7"/>
    <w:rsid w:val="008F6962"/>
    <w:rsid w:val="008F6BFB"/>
    <w:rsid w:val="008F6EE5"/>
    <w:rsid w:val="00900081"/>
    <w:rsid w:val="00900128"/>
    <w:rsid w:val="00900510"/>
    <w:rsid w:val="00900F11"/>
    <w:rsid w:val="00901E74"/>
    <w:rsid w:val="0090248B"/>
    <w:rsid w:val="009027C5"/>
    <w:rsid w:val="00904187"/>
    <w:rsid w:val="00905559"/>
    <w:rsid w:val="0090636C"/>
    <w:rsid w:val="00906468"/>
    <w:rsid w:val="0090674E"/>
    <w:rsid w:val="00912CD5"/>
    <w:rsid w:val="009139AC"/>
    <w:rsid w:val="00913A6B"/>
    <w:rsid w:val="009151E2"/>
    <w:rsid w:val="00915F6E"/>
    <w:rsid w:val="00920DFC"/>
    <w:rsid w:val="009216C1"/>
    <w:rsid w:val="00921A40"/>
    <w:rsid w:val="00923CF0"/>
    <w:rsid w:val="0092415E"/>
    <w:rsid w:val="00925D74"/>
    <w:rsid w:val="009278B3"/>
    <w:rsid w:val="0092794F"/>
    <w:rsid w:val="009304DF"/>
    <w:rsid w:val="0093092E"/>
    <w:rsid w:val="00930D73"/>
    <w:rsid w:val="00930DF6"/>
    <w:rsid w:val="00930F5E"/>
    <w:rsid w:val="00931E7A"/>
    <w:rsid w:val="0093396E"/>
    <w:rsid w:val="00934A2C"/>
    <w:rsid w:val="00934D18"/>
    <w:rsid w:val="0093604E"/>
    <w:rsid w:val="009365DB"/>
    <w:rsid w:val="009375EF"/>
    <w:rsid w:val="009400F7"/>
    <w:rsid w:val="00940A4B"/>
    <w:rsid w:val="00940D5E"/>
    <w:rsid w:val="00941F35"/>
    <w:rsid w:val="00944578"/>
    <w:rsid w:val="00944D13"/>
    <w:rsid w:val="00945AD9"/>
    <w:rsid w:val="00945C8B"/>
    <w:rsid w:val="0095047D"/>
    <w:rsid w:val="009511A6"/>
    <w:rsid w:val="0095294C"/>
    <w:rsid w:val="00954D64"/>
    <w:rsid w:val="00954F0B"/>
    <w:rsid w:val="00955117"/>
    <w:rsid w:val="009554EE"/>
    <w:rsid w:val="00955761"/>
    <w:rsid w:val="0095593D"/>
    <w:rsid w:val="009559B9"/>
    <w:rsid w:val="00955D1F"/>
    <w:rsid w:val="0095713A"/>
    <w:rsid w:val="00957CA5"/>
    <w:rsid w:val="009620D9"/>
    <w:rsid w:val="00962EF1"/>
    <w:rsid w:val="00963E75"/>
    <w:rsid w:val="00964384"/>
    <w:rsid w:val="00964F88"/>
    <w:rsid w:val="0096510B"/>
    <w:rsid w:val="0096641D"/>
    <w:rsid w:val="00967887"/>
    <w:rsid w:val="009679CC"/>
    <w:rsid w:val="0097039E"/>
    <w:rsid w:val="00970477"/>
    <w:rsid w:val="0097085E"/>
    <w:rsid w:val="00970A25"/>
    <w:rsid w:val="009728B1"/>
    <w:rsid w:val="00973129"/>
    <w:rsid w:val="0097391D"/>
    <w:rsid w:val="00973B98"/>
    <w:rsid w:val="00973D89"/>
    <w:rsid w:val="00974583"/>
    <w:rsid w:val="00974AB6"/>
    <w:rsid w:val="00975E5C"/>
    <w:rsid w:val="0097694F"/>
    <w:rsid w:val="009774A0"/>
    <w:rsid w:val="0098141E"/>
    <w:rsid w:val="0098168E"/>
    <w:rsid w:val="00981A9F"/>
    <w:rsid w:val="00981DE1"/>
    <w:rsid w:val="00982606"/>
    <w:rsid w:val="0098283F"/>
    <w:rsid w:val="009829C8"/>
    <w:rsid w:val="00983479"/>
    <w:rsid w:val="00984757"/>
    <w:rsid w:val="00984A18"/>
    <w:rsid w:val="00986DF2"/>
    <w:rsid w:val="009873C4"/>
    <w:rsid w:val="0098F771"/>
    <w:rsid w:val="00990C82"/>
    <w:rsid w:val="00994AFF"/>
    <w:rsid w:val="00994FC7"/>
    <w:rsid w:val="00997A0E"/>
    <w:rsid w:val="009A0CEA"/>
    <w:rsid w:val="009A168E"/>
    <w:rsid w:val="009A1DE6"/>
    <w:rsid w:val="009A2247"/>
    <w:rsid w:val="009A2CF9"/>
    <w:rsid w:val="009A2F4A"/>
    <w:rsid w:val="009A5540"/>
    <w:rsid w:val="009A5588"/>
    <w:rsid w:val="009A72A6"/>
    <w:rsid w:val="009A7B31"/>
    <w:rsid w:val="009B05B7"/>
    <w:rsid w:val="009B1B28"/>
    <w:rsid w:val="009B207B"/>
    <w:rsid w:val="009B3F0C"/>
    <w:rsid w:val="009B6CA3"/>
    <w:rsid w:val="009B707B"/>
    <w:rsid w:val="009B75EB"/>
    <w:rsid w:val="009C0595"/>
    <w:rsid w:val="009C24A6"/>
    <w:rsid w:val="009C5751"/>
    <w:rsid w:val="009C5A9D"/>
    <w:rsid w:val="009C5AF3"/>
    <w:rsid w:val="009C62C8"/>
    <w:rsid w:val="009C6475"/>
    <w:rsid w:val="009C6B32"/>
    <w:rsid w:val="009C6FD6"/>
    <w:rsid w:val="009C7793"/>
    <w:rsid w:val="009D1B28"/>
    <w:rsid w:val="009D1DBC"/>
    <w:rsid w:val="009D24CB"/>
    <w:rsid w:val="009D2551"/>
    <w:rsid w:val="009D2794"/>
    <w:rsid w:val="009D46D4"/>
    <w:rsid w:val="009D474A"/>
    <w:rsid w:val="009D4D02"/>
    <w:rsid w:val="009D6956"/>
    <w:rsid w:val="009D7267"/>
    <w:rsid w:val="009D7E03"/>
    <w:rsid w:val="009E0D66"/>
    <w:rsid w:val="009E1A1F"/>
    <w:rsid w:val="009E20EE"/>
    <w:rsid w:val="009E244B"/>
    <w:rsid w:val="009E350B"/>
    <w:rsid w:val="009E3725"/>
    <w:rsid w:val="009E4225"/>
    <w:rsid w:val="009E52DB"/>
    <w:rsid w:val="009E5A9D"/>
    <w:rsid w:val="009F147A"/>
    <w:rsid w:val="009F1761"/>
    <w:rsid w:val="009F1778"/>
    <w:rsid w:val="009F1AE5"/>
    <w:rsid w:val="009F356F"/>
    <w:rsid w:val="009F3F4A"/>
    <w:rsid w:val="009F4CA8"/>
    <w:rsid w:val="00A00D36"/>
    <w:rsid w:val="00A0139D"/>
    <w:rsid w:val="00A02F90"/>
    <w:rsid w:val="00A036E7"/>
    <w:rsid w:val="00A03815"/>
    <w:rsid w:val="00A03BB3"/>
    <w:rsid w:val="00A0456C"/>
    <w:rsid w:val="00A045D4"/>
    <w:rsid w:val="00A051F6"/>
    <w:rsid w:val="00A06814"/>
    <w:rsid w:val="00A06E96"/>
    <w:rsid w:val="00A10500"/>
    <w:rsid w:val="00A112EA"/>
    <w:rsid w:val="00A1195E"/>
    <w:rsid w:val="00A1207C"/>
    <w:rsid w:val="00A12527"/>
    <w:rsid w:val="00A13129"/>
    <w:rsid w:val="00A13601"/>
    <w:rsid w:val="00A13804"/>
    <w:rsid w:val="00A13B3E"/>
    <w:rsid w:val="00A166E7"/>
    <w:rsid w:val="00A16C5C"/>
    <w:rsid w:val="00A21809"/>
    <w:rsid w:val="00A21D6D"/>
    <w:rsid w:val="00A225D0"/>
    <w:rsid w:val="00A2321B"/>
    <w:rsid w:val="00A23ADF"/>
    <w:rsid w:val="00A24584"/>
    <w:rsid w:val="00A24CCB"/>
    <w:rsid w:val="00A25ACD"/>
    <w:rsid w:val="00A26645"/>
    <w:rsid w:val="00A266AC"/>
    <w:rsid w:val="00A267D3"/>
    <w:rsid w:val="00A26B75"/>
    <w:rsid w:val="00A26C49"/>
    <w:rsid w:val="00A30049"/>
    <w:rsid w:val="00A30C32"/>
    <w:rsid w:val="00A31CBD"/>
    <w:rsid w:val="00A341E3"/>
    <w:rsid w:val="00A34383"/>
    <w:rsid w:val="00A34796"/>
    <w:rsid w:val="00A3522F"/>
    <w:rsid w:val="00A376B1"/>
    <w:rsid w:val="00A403CB"/>
    <w:rsid w:val="00A40BF5"/>
    <w:rsid w:val="00A430F5"/>
    <w:rsid w:val="00A43301"/>
    <w:rsid w:val="00A43533"/>
    <w:rsid w:val="00A43BAF"/>
    <w:rsid w:val="00A445CE"/>
    <w:rsid w:val="00A44DF8"/>
    <w:rsid w:val="00A46331"/>
    <w:rsid w:val="00A46747"/>
    <w:rsid w:val="00A47D2E"/>
    <w:rsid w:val="00A5019E"/>
    <w:rsid w:val="00A50253"/>
    <w:rsid w:val="00A513D8"/>
    <w:rsid w:val="00A51C4E"/>
    <w:rsid w:val="00A521D8"/>
    <w:rsid w:val="00A53241"/>
    <w:rsid w:val="00A5566C"/>
    <w:rsid w:val="00A55AC8"/>
    <w:rsid w:val="00A56AA1"/>
    <w:rsid w:val="00A57D52"/>
    <w:rsid w:val="00A60641"/>
    <w:rsid w:val="00A61104"/>
    <w:rsid w:val="00A623B8"/>
    <w:rsid w:val="00A635E3"/>
    <w:rsid w:val="00A640A2"/>
    <w:rsid w:val="00A64930"/>
    <w:rsid w:val="00A64F8D"/>
    <w:rsid w:val="00A66809"/>
    <w:rsid w:val="00A66860"/>
    <w:rsid w:val="00A672D2"/>
    <w:rsid w:val="00A712FE"/>
    <w:rsid w:val="00A7151B"/>
    <w:rsid w:val="00A72C05"/>
    <w:rsid w:val="00A72CAE"/>
    <w:rsid w:val="00A72F6D"/>
    <w:rsid w:val="00A74C60"/>
    <w:rsid w:val="00A75C8C"/>
    <w:rsid w:val="00A76ED3"/>
    <w:rsid w:val="00A7736D"/>
    <w:rsid w:val="00A778ED"/>
    <w:rsid w:val="00A80444"/>
    <w:rsid w:val="00A80829"/>
    <w:rsid w:val="00A808B1"/>
    <w:rsid w:val="00A80BD0"/>
    <w:rsid w:val="00A827F0"/>
    <w:rsid w:val="00A82C07"/>
    <w:rsid w:val="00A82D55"/>
    <w:rsid w:val="00A83870"/>
    <w:rsid w:val="00A83F7B"/>
    <w:rsid w:val="00A84D70"/>
    <w:rsid w:val="00A85421"/>
    <w:rsid w:val="00A8613F"/>
    <w:rsid w:val="00A86B28"/>
    <w:rsid w:val="00A9087A"/>
    <w:rsid w:val="00A90E2A"/>
    <w:rsid w:val="00A91109"/>
    <w:rsid w:val="00A92E83"/>
    <w:rsid w:val="00A933A7"/>
    <w:rsid w:val="00A93FE9"/>
    <w:rsid w:val="00A9624B"/>
    <w:rsid w:val="00A962E7"/>
    <w:rsid w:val="00A96B6C"/>
    <w:rsid w:val="00A96E54"/>
    <w:rsid w:val="00AA0BF8"/>
    <w:rsid w:val="00AA1198"/>
    <w:rsid w:val="00AA18D5"/>
    <w:rsid w:val="00AA1C63"/>
    <w:rsid w:val="00AA2144"/>
    <w:rsid w:val="00AA27D2"/>
    <w:rsid w:val="00AA51E0"/>
    <w:rsid w:val="00AA662E"/>
    <w:rsid w:val="00AA6C30"/>
    <w:rsid w:val="00AB0771"/>
    <w:rsid w:val="00AB182C"/>
    <w:rsid w:val="00AB34EE"/>
    <w:rsid w:val="00AB3792"/>
    <w:rsid w:val="00AB3C07"/>
    <w:rsid w:val="00AB3CFD"/>
    <w:rsid w:val="00AB47F7"/>
    <w:rsid w:val="00AB4A2B"/>
    <w:rsid w:val="00AB4BE4"/>
    <w:rsid w:val="00AB664D"/>
    <w:rsid w:val="00AB6A80"/>
    <w:rsid w:val="00AB6C05"/>
    <w:rsid w:val="00AC0693"/>
    <w:rsid w:val="00AC0767"/>
    <w:rsid w:val="00AC0DBE"/>
    <w:rsid w:val="00AC2922"/>
    <w:rsid w:val="00AC3189"/>
    <w:rsid w:val="00AC5212"/>
    <w:rsid w:val="00AC52EB"/>
    <w:rsid w:val="00AC5A65"/>
    <w:rsid w:val="00AC5FAB"/>
    <w:rsid w:val="00AC60DF"/>
    <w:rsid w:val="00AD0961"/>
    <w:rsid w:val="00AD1AA2"/>
    <w:rsid w:val="00AD1E32"/>
    <w:rsid w:val="00AD2FFD"/>
    <w:rsid w:val="00AD36C5"/>
    <w:rsid w:val="00AD5AC5"/>
    <w:rsid w:val="00AD636F"/>
    <w:rsid w:val="00AD65A3"/>
    <w:rsid w:val="00AD6760"/>
    <w:rsid w:val="00AD76EE"/>
    <w:rsid w:val="00AD7B83"/>
    <w:rsid w:val="00AE082E"/>
    <w:rsid w:val="00AE168B"/>
    <w:rsid w:val="00AE197F"/>
    <w:rsid w:val="00AE21C0"/>
    <w:rsid w:val="00AE27B8"/>
    <w:rsid w:val="00AE2F42"/>
    <w:rsid w:val="00AE4F4F"/>
    <w:rsid w:val="00AE7180"/>
    <w:rsid w:val="00AF0151"/>
    <w:rsid w:val="00AF0673"/>
    <w:rsid w:val="00AF0C2C"/>
    <w:rsid w:val="00AF1F2F"/>
    <w:rsid w:val="00AF2E19"/>
    <w:rsid w:val="00AF31D4"/>
    <w:rsid w:val="00AF52FD"/>
    <w:rsid w:val="00AF5B08"/>
    <w:rsid w:val="00AF5FD7"/>
    <w:rsid w:val="00AF635A"/>
    <w:rsid w:val="00AF6718"/>
    <w:rsid w:val="00AF6DBD"/>
    <w:rsid w:val="00B01000"/>
    <w:rsid w:val="00B018EC"/>
    <w:rsid w:val="00B01AF2"/>
    <w:rsid w:val="00B02517"/>
    <w:rsid w:val="00B027A8"/>
    <w:rsid w:val="00B047EA"/>
    <w:rsid w:val="00B0489F"/>
    <w:rsid w:val="00B04BF7"/>
    <w:rsid w:val="00B04F38"/>
    <w:rsid w:val="00B07531"/>
    <w:rsid w:val="00B07BD4"/>
    <w:rsid w:val="00B117BF"/>
    <w:rsid w:val="00B11E6E"/>
    <w:rsid w:val="00B1222D"/>
    <w:rsid w:val="00B13727"/>
    <w:rsid w:val="00B13770"/>
    <w:rsid w:val="00B13ACE"/>
    <w:rsid w:val="00B15E73"/>
    <w:rsid w:val="00B15ECD"/>
    <w:rsid w:val="00B17BEA"/>
    <w:rsid w:val="00B21E2B"/>
    <w:rsid w:val="00B22C17"/>
    <w:rsid w:val="00B231C7"/>
    <w:rsid w:val="00B24EF2"/>
    <w:rsid w:val="00B25237"/>
    <w:rsid w:val="00B259C9"/>
    <w:rsid w:val="00B27224"/>
    <w:rsid w:val="00B302CE"/>
    <w:rsid w:val="00B30ED5"/>
    <w:rsid w:val="00B31420"/>
    <w:rsid w:val="00B31766"/>
    <w:rsid w:val="00B333A7"/>
    <w:rsid w:val="00B3391A"/>
    <w:rsid w:val="00B3483C"/>
    <w:rsid w:val="00B35B0E"/>
    <w:rsid w:val="00B37EA3"/>
    <w:rsid w:val="00B413DA"/>
    <w:rsid w:val="00B421A5"/>
    <w:rsid w:val="00B423B8"/>
    <w:rsid w:val="00B42800"/>
    <w:rsid w:val="00B43669"/>
    <w:rsid w:val="00B43F71"/>
    <w:rsid w:val="00B46C32"/>
    <w:rsid w:val="00B47700"/>
    <w:rsid w:val="00B51A28"/>
    <w:rsid w:val="00B51F17"/>
    <w:rsid w:val="00B53367"/>
    <w:rsid w:val="00B53AE3"/>
    <w:rsid w:val="00B53D2E"/>
    <w:rsid w:val="00B545CF"/>
    <w:rsid w:val="00B5575A"/>
    <w:rsid w:val="00B55B72"/>
    <w:rsid w:val="00B5778B"/>
    <w:rsid w:val="00B57D1B"/>
    <w:rsid w:val="00B57FBF"/>
    <w:rsid w:val="00B60E46"/>
    <w:rsid w:val="00B6283A"/>
    <w:rsid w:val="00B66DF1"/>
    <w:rsid w:val="00B70A01"/>
    <w:rsid w:val="00B70F1D"/>
    <w:rsid w:val="00B715B6"/>
    <w:rsid w:val="00B718E0"/>
    <w:rsid w:val="00B730BA"/>
    <w:rsid w:val="00B74433"/>
    <w:rsid w:val="00B75345"/>
    <w:rsid w:val="00B75369"/>
    <w:rsid w:val="00B75AA1"/>
    <w:rsid w:val="00B761F7"/>
    <w:rsid w:val="00B76E89"/>
    <w:rsid w:val="00B779A1"/>
    <w:rsid w:val="00B80181"/>
    <w:rsid w:val="00B808C1"/>
    <w:rsid w:val="00B817FF"/>
    <w:rsid w:val="00B81A0A"/>
    <w:rsid w:val="00B81FC2"/>
    <w:rsid w:val="00B82058"/>
    <w:rsid w:val="00B82EB0"/>
    <w:rsid w:val="00B83956"/>
    <w:rsid w:val="00B84453"/>
    <w:rsid w:val="00B84E76"/>
    <w:rsid w:val="00B84EF4"/>
    <w:rsid w:val="00B8527C"/>
    <w:rsid w:val="00B86190"/>
    <w:rsid w:val="00B867D6"/>
    <w:rsid w:val="00B86F27"/>
    <w:rsid w:val="00B871BB"/>
    <w:rsid w:val="00B9069B"/>
    <w:rsid w:val="00B90974"/>
    <w:rsid w:val="00B90B70"/>
    <w:rsid w:val="00B91A54"/>
    <w:rsid w:val="00B931C0"/>
    <w:rsid w:val="00B95214"/>
    <w:rsid w:val="00B957BE"/>
    <w:rsid w:val="00B95ABE"/>
    <w:rsid w:val="00B95DDD"/>
    <w:rsid w:val="00B9757A"/>
    <w:rsid w:val="00B97C96"/>
    <w:rsid w:val="00B97E6D"/>
    <w:rsid w:val="00BA0E62"/>
    <w:rsid w:val="00BA1ECE"/>
    <w:rsid w:val="00BA36BF"/>
    <w:rsid w:val="00BA3A1C"/>
    <w:rsid w:val="00BA4E07"/>
    <w:rsid w:val="00BA70AE"/>
    <w:rsid w:val="00BB1E26"/>
    <w:rsid w:val="00BB1F6B"/>
    <w:rsid w:val="00BB3A12"/>
    <w:rsid w:val="00BB4569"/>
    <w:rsid w:val="00BB4F20"/>
    <w:rsid w:val="00BB68FB"/>
    <w:rsid w:val="00BC23A5"/>
    <w:rsid w:val="00BC386A"/>
    <w:rsid w:val="00BC4F19"/>
    <w:rsid w:val="00BC5622"/>
    <w:rsid w:val="00BC5F13"/>
    <w:rsid w:val="00BD1169"/>
    <w:rsid w:val="00BD55D6"/>
    <w:rsid w:val="00BD5CFB"/>
    <w:rsid w:val="00BD7082"/>
    <w:rsid w:val="00BD7789"/>
    <w:rsid w:val="00BE0135"/>
    <w:rsid w:val="00BE0318"/>
    <w:rsid w:val="00BE2237"/>
    <w:rsid w:val="00BE2711"/>
    <w:rsid w:val="00BE349F"/>
    <w:rsid w:val="00BE3748"/>
    <w:rsid w:val="00BE4635"/>
    <w:rsid w:val="00BE4B22"/>
    <w:rsid w:val="00BE550F"/>
    <w:rsid w:val="00BE7D97"/>
    <w:rsid w:val="00BF22D5"/>
    <w:rsid w:val="00BF2FD9"/>
    <w:rsid w:val="00BF3FF2"/>
    <w:rsid w:val="00BF4CC9"/>
    <w:rsid w:val="00BF4E57"/>
    <w:rsid w:val="00BF4F5F"/>
    <w:rsid w:val="00BF6F9D"/>
    <w:rsid w:val="00C000EA"/>
    <w:rsid w:val="00C0208D"/>
    <w:rsid w:val="00C03979"/>
    <w:rsid w:val="00C04C50"/>
    <w:rsid w:val="00C04C73"/>
    <w:rsid w:val="00C05462"/>
    <w:rsid w:val="00C0550D"/>
    <w:rsid w:val="00C0581F"/>
    <w:rsid w:val="00C05CA6"/>
    <w:rsid w:val="00C10375"/>
    <w:rsid w:val="00C10A35"/>
    <w:rsid w:val="00C11A95"/>
    <w:rsid w:val="00C12AA8"/>
    <w:rsid w:val="00C131B2"/>
    <w:rsid w:val="00C137B2"/>
    <w:rsid w:val="00C13E89"/>
    <w:rsid w:val="00C14B00"/>
    <w:rsid w:val="00C15259"/>
    <w:rsid w:val="00C15B90"/>
    <w:rsid w:val="00C16D07"/>
    <w:rsid w:val="00C1752D"/>
    <w:rsid w:val="00C17B5F"/>
    <w:rsid w:val="00C211FC"/>
    <w:rsid w:val="00C22FFE"/>
    <w:rsid w:val="00C25178"/>
    <w:rsid w:val="00C2529C"/>
    <w:rsid w:val="00C25C17"/>
    <w:rsid w:val="00C2643A"/>
    <w:rsid w:val="00C26A6B"/>
    <w:rsid w:val="00C26CF8"/>
    <w:rsid w:val="00C2739E"/>
    <w:rsid w:val="00C30816"/>
    <w:rsid w:val="00C30E1C"/>
    <w:rsid w:val="00C31A34"/>
    <w:rsid w:val="00C3233D"/>
    <w:rsid w:val="00C3243E"/>
    <w:rsid w:val="00C32DB4"/>
    <w:rsid w:val="00C35F11"/>
    <w:rsid w:val="00C36502"/>
    <w:rsid w:val="00C37F2C"/>
    <w:rsid w:val="00C42B78"/>
    <w:rsid w:val="00C444F0"/>
    <w:rsid w:val="00C450AB"/>
    <w:rsid w:val="00C4578E"/>
    <w:rsid w:val="00C46070"/>
    <w:rsid w:val="00C46973"/>
    <w:rsid w:val="00C46D13"/>
    <w:rsid w:val="00C47F7E"/>
    <w:rsid w:val="00C50037"/>
    <w:rsid w:val="00C503FB"/>
    <w:rsid w:val="00C50E40"/>
    <w:rsid w:val="00C5170A"/>
    <w:rsid w:val="00C52A2D"/>
    <w:rsid w:val="00C52DDA"/>
    <w:rsid w:val="00C531AF"/>
    <w:rsid w:val="00C538D0"/>
    <w:rsid w:val="00C53BA0"/>
    <w:rsid w:val="00C5442A"/>
    <w:rsid w:val="00C5596F"/>
    <w:rsid w:val="00C574EE"/>
    <w:rsid w:val="00C6028B"/>
    <w:rsid w:val="00C604A0"/>
    <w:rsid w:val="00C61692"/>
    <w:rsid w:val="00C63B20"/>
    <w:rsid w:val="00C64F8D"/>
    <w:rsid w:val="00C65B69"/>
    <w:rsid w:val="00C70CC8"/>
    <w:rsid w:val="00C7151D"/>
    <w:rsid w:val="00C71C05"/>
    <w:rsid w:val="00C725E4"/>
    <w:rsid w:val="00C73E52"/>
    <w:rsid w:val="00C74726"/>
    <w:rsid w:val="00C760A1"/>
    <w:rsid w:val="00C7728C"/>
    <w:rsid w:val="00C81146"/>
    <w:rsid w:val="00C81B7D"/>
    <w:rsid w:val="00C825E4"/>
    <w:rsid w:val="00C85C3D"/>
    <w:rsid w:val="00C865A7"/>
    <w:rsid w:val="00C86B34"/>
    <w:rsid w:val="00C8762A"/>
    <w:rsid w:val="00C877AA"/>
    <w:rsid w:val="00C90B46"/>
    <w:rsid w:val="00C90B98"/>
    <w:rsid w:val="00C91BF6"/>
    <w:rsid w:val="00C92052"/>
    <w:rsid w:val="00C929A1"/>
    <w:rsid w:val="00C9391F"/>
    <w:rsid w:val="00C93BFC"/>
    <w:rsid w:val="00C96037"/>
    <w:rsid w:val="00C963E7"/>
    <w:rsid w:val="00C96572"/>
    <w:rsid w:val="00C97D6E"/>
    <w:rsid w:val="00CA111A"/>
    <w:rsid w:val="00CA3010"/>
    <w:rsid w:val="00CA4710"/>
    <w:rsid w:val="00CA67AD"/>
    <w:rsid w:val="00CB1EA4"/>
    <w:rsid w:val="00CB3044"/>
    <w:rsid w:val="00CB3AFD"/>
    <w:rsid w:val="00CB4115"/>
    <w:rsid w:val="00CB6334"/>
    <w:rsid w:val="00CB7BB9"/>
    <w:rsid w:val="00CB7FBE"/>
    <w:rsid w:val="00CC0165"/>
    <w:rsid w:val="00CC01C4"/>
    <w:rsid w:val="00CC045C"/>
    <w:rsid w:val="00CC0765"/>
    <w:rsid w:val="00CC22E5"/>
    <w:rsid w:val="00CC23F3"/>
    <w:rsid w:val="00CC3A9A"/>
    <w:rsid w:val="00CC3EEB"/>
    <w:rsid w:val="00CC4F00"/>
    <w:rsid w:val="00CC50F3"/>
    <w:rsid w:val="00CC660E"/>
    <w:rsid w:val="00CC6B4F"/>
    <w:rsid w:val="00CD1737"/>
    <w:rsid w:val="00CD59FB"/>
    <w:rsid w:val="00CE3D01"/>
    <w:rsid w:val="00CE3DF1"/>
    <w:rsid w:val="00CE4484"/>
    <w:rsid w:val="00CE44E2"/>
    <w:rsid w:val="00CE4A5C"/>
    <w:rsid w:val="00CE53FB"/>
    <w:rsid w:val="00CE557B"/>
    <w:rsid w:val="00CE6259"/>
    <w:rsid w:val="00CE67EB"/>
    <w:rsid w:val="00CE69E0"/>
    <w:rsid w:val="00CE6E76"/>
    <w:rsid w:val="00CF0483"/>
    <w:rsid w:val="00CF1D4B"/>
    <w:rsid w:val="00CF28E7"/>
    <w:rsid w:val="00CF2B03"/>
    <w:rsid w:val="00CF4503"/>
    <w:rsid w:val="00CF5DA8"/>
    <w:rsid w:val="00CF727E"/>
    <w:rsid w:val="00D00701"/>
    <w:rsid w:val="00D00EA0"/>
    <w:rsid w:val="00D015FA"/>
    <w:rsid w:val="00D02A32"/>
    <w:rsid w:val="00D0343E"/>
    <w:rsid w:val="00D03675"/>
    <w:rsid w:val="00D03E42"/>
    <w:rsid w:val="00D042F0"/>
    <w:rsid w:val="00D044A0"/>
    <w:rsid w:val="00D05901"/>
    <w:rsid w:val="00D10657"/>
    <w:rsid w:val="00D107B2"/>
    <w:rsid w:val="00D1095A"/>
    <w:rsid w:val="00D11F3C"/>
    <w:rsid w:val="00D12117"/>
    <w:rsid w:val="00D142DF"/>
    <w:rsid w:val="00D14823"/>
    <w:rsid w:val="00D14B03"/>
    <w:rsid w:val="00D1762B"/>
    <w:rsid w:val="00D17F02"/>
    <w:rsid w:val="00D20B83"/>
    <w:rsid w:val="00D25145"/>
    <w:rsid w:val="00D25434"/>
    <w:rsid w:val="00D26262"/>
    <w:rsid w:val="00D264A1"/>
    <w:rsid w:val="00D26EBF"/>
    <w:rsid w:val="00D277D6"/>
    <w:rsid w:val="00D323A4"/>
    <w:rsid w:val="00D32548"/>
    <w:rsid w:val="00D334BF"/>
    <w:rsid w:val="00D34981"/>
    <w:rsid w:val="00D356C2"/>
    <w:rsid w:val="00D35E15"/>
    <w:rsid w:val="00D3602B"/>
    <w:rsid w:val="00D363AD"/>
    <w:rsid w:val="00D3644E"/>
    <w:rsid w:val="00D36B3B"/>
    <w:rsid w:val="00D371FF"/>
    <w:rsid w:val="00D37C62"/>
    <w:rsid w:val="00D411A6"/>
    <w:rsid w:val="00D414C1"/>
    <w:rsid w:val="00D41877"/>
    <w:rsid w:val="00D427F4"/>
    <w:rsid w:val="00D432DE"/>
    <w:rsid w:val="00D43931"/>
    <w:rsid w:val="00D4474C"/>
    <w:rsid w:val="00D44C82"/>
    <w:rsid w:val="00D44FD0"/>
    <w:rsid w:val="00D46607"/>
    <w:rsid w:val="00D46D8A"/>
    <w:rsid w:val="00D475C8"/>
    <w:rsid w:val="00D507DE"/>
    <w:rsid w:val="00D5238D"/>
    <w:rsid w:val="00D54431"/>
    <w:rsid w:val="00D555F1"/>
    <w:rsid w:val="00D60B60"/>
    <w:rsid w:val="00D61BE1"/>
    <w:rsid w:val="00D61EA1"/>
    <w:rsid w:val="00D61F2A"/>
    <w:rsid w:val="00D62FB2"/>
    <w:rsid w:val="00D6326E"/>
    <w:rsid w:val="00D63EF4"/>
    <w:rsid w:val="00D64C4B"/>
    <w:rsid w:val="00D64E9E"/>
    <w:rsid w:val="00D65E75"/>
    <w:rsid w:val="00D65E97"/>
    <w:rsid w:val="00D66821"/>
    <w:rsid w:val="00D66837"/>
    <w:rsid w:val="00D66E7F"/>
    <w:rsid w:val="00D67C9A"/>
    <w:rsid w:val="00D717AC"/>
    <w:rsid w:val="00D71AC1"/>
    <w:rsid w:val="00D72072"/>
    <w:rsid w:val="00D74151"/>
    <w:rsid w:val="00D74ED6"/>
    <w:rsid w:val="00D7567C"/>
    <w:rsid w:val="00D758BC"/>
    <w:rsid w:val="00D7605F"/>
    <w:rsid w:val="00D77AFD"/>
    <w:rsid w:val="00D8044E"/>
    <w:rsid w:val="00D80556"/>
    <w:rsid w:val="00D81F71"/>
    <w:rsid w:val="00D82AB9"/>
    <w:rsid w:val="00D83733"/>
    <w:rsid w:val="00D83CC1"/>
    <w:rsid w:val="00D83F52"/>
    <w:rsid w:val="00D845D8"/>
    <w:rsid w:val="00D848C1"/>
    <w:rsid w:val="00D84D72"/>
    <w:rsid w:val="00D857A0"/>
    <w:rsid w:val="00D85C81"/>
    <w:rsid w:val="00D861F9"/>
    <w:rsid w:val="00D863A5"/>
    <w:rsid w:val="00D874EE"/>
    <w:rsid w:val="00D91AD5"/>
    <w:rsid w:val="00D9325C"/>
    <w:rsid w:val="00D936C2"/>
    <w:rsid w:val="00D94226"/>
    <w:rsid w:val="00D946D9"/>
    <w:rsid w:val="00D95101"/>
    <w:rsid w:val="00D95B56"/>
    <w:rsid w:val="00D960BC"/>
    <w:rsid w:val="00D96DA7"/>
    <w:rsid w:val="00D972C6"/>
    <w:rsid w:val="00D974BC"/>
    <w:rsid w:val="00D97D08"/>
    <w:rsid w:val="00DA0983"/>
    <w:rsid w:val="00DA160F"/>
    <w:rsid w:val="00DA226D"/>
    <w:rsid w:val="00DA2C15"/>
    <w:rsid w:val="00DA3916"/>
    <w:rsid w:val="00DA478C"/>
    <w:rsid w:val="00DA7602"/>
    <w:rsid w:val="00DB00F7"/>
    <w:rsid w:val="00DB0848"/>
    <w:rsid w:val="00DB11EA"/>
    <w:rsid w:val="00DB287C"/>
    <w:rsid w:val="00DB294B"/>
    <w:rsid w:val="00DB3889"/>
    <w:rsid w:val="00DB3FC1"/>
    <w:rsid w:val="00DB4158"/>
    <w:rsid w:val="00DB5102"/>
    <w:rsid w:val="00DB5C3E"/>
    <w:rsid w:val="00DB6FFB"/>
    <w:rsid w:val="00DC28FF"/>
    <w:rsid w:val="00DC2CF5"/>
    <w:rsid w:val="00DC2D9C"/>
    <w:rsid w:val="00DC3378"/>
    <w:rsid w:val="00DC3FFA"/>
    <w:rsid w:val="00DC4366"/>
    <w:rsid w:val="00DC4482"/>
    <w:rsid w:val="00DC4E1F"/>
    <w:rsid w:val="00DC50A0"/>
    <w:rsid w:val="00DC7E76"/>
    <w:rsid w:val="00DC7FB0"/>
    <w:rsid w:val="00DD0CC8"/>
    <w:rsid w:val="00DD1018"/>
    <w:rsid w:val="00DD1F8A"/>
    <w:rsid w:val="00DD2961"/>
    <w:rsid w:val="00DD2E7B"/>
    <w:rsid w:val="00DD3335"/>
    <w:rsid w:val="00DD3858"/>
    <w:rsid w:val="00DD3F54"/>
    <w:rsid w:val="00DD471E"/>
    <w:rsid w:val="00DD5241"/>
    <w:rsid w:val="00DD5D84"/>
    <w:rsid w:val="00DE14F5"/>
    <w:rsid w:val="00DE1B3F"/>
    <w:rsid w:val="00DE30BA"/>
    <w:rsid w:val="00DE32CE"/>
    <w:rsid w:val="00DE36CF"/>
    <w:rsid w:val="00DE571D"/>
    <w:rsid w:val="00DF14C9"/>
    <w:rsid w:val="00DF33D5"/>
    <w:rsid w:val="00DF3565"/>
    <w:rsid w:val="00DF3EA2"/>
    <w:rsid w:val="00DF522C"/>
    <w:rsid w:val="00DF62CC"/>
    <w:rsid w:val="00DF6E69"/>
    <w:rsid w:val="00DF718E"/>
    <w:rsid w:val="00DF7965"/>
    <w:rsid w:val="00DF7C98"/>
    <w:rsid w:val="00E015C9"/>
    <w:rsid w:val="00E03E69"/>
    <w:rsid w:val="00E04560"/>
    <w:rsid w:val="00E055FF"/>
    <w:rsid w:val="00E100DD"/>
    <w:rsid w:val="00E106F9"/>
    <w:rsid w:val="00E10AD7"/>
    <w:rsid w:val="00E11262"/>
    <w:rsid w:val="00E117AC"/>
    <w:rsid w:val="00E12A1B"/>
    <w:rsid w:val="00E13233"/>
    <w:rsid w:val="00E1456B"/>
    <w:rsid w:val="00E14A44"/>
    <w:rsid w:val="00E14BAF"/>
    <w:rsid w:val="00E16C40"/>
    <w:rsid w:val="00E16DCE"/>
    <w:rsid w:val="00E172BF"/>
    <w:rsid w:val="00E20084"/>
    <w:rsid w:val="00E223AB"/>
    <w:rsid w:val="00E225AA"/>
    <w:rsid w:val="00E235D1"/>
    <w:rsid w:val="00E24475"/>
    <w:rsid w:val="00E24B9E"/>
    <w:rsid w:val="00E27348"/>
    <w:rsid w:val="00E308DE"/>
    <w:rsid w:val="00E30A32"/>
    <w:rsid w:val="00E30CD0"/>
    <w:rsid w:val="00E31244"/>
    <w:rsid w:val="00E31C7A"/>
    <w:rsid w:val="00E3493A"/>
    <w:rsid w:val="00E37AFD"/>
    <w:rsid w:val="00E405C2"/>
    <w:rsid w:val="00E412EB"/>
    <w:rsid w:val="00E41860"/>
    <w:rsid w:val="00E419F8"/>
    <w:rsid w:val="00E41BBD"/>
    <w:rsid w:val="00E423C0"/>
    <w:rsid w:val="00E42837"/>
    <w:rsid w:val="00E4360C"/>
    <w:rsid w:val="00E43E03"/>
    <w:rsid w:val="00E4616C"/>
    <w:rsid w:val="00E4645A"/>
    <w:rsid w:val="00E4660F"/>
    <w:rsid w:val="00E47125"/>
    <w:rsid w:val="00E47374"/>
    <w:rsid w:val="00E47407"/>
    <w:rsid w:val="00E47A48"/>
    <w:rsid w:val="00E5199F"/>
    <w:rsid w:val="00E51EB8"/>
    <w:rsid w:val="00E52A0D"/>
    <w:rsid w:val="00E53331"/>
    <w:rsid w:val="00E544F3"/>
    <w:rsid w:val="00E54F64"/>
    <w:rsid w:val="00E55546"/>
    <w:rsid w:val="00E556B7"/>
    <w:rsid w:val="00E569D6"/>
    <w:rsid w:val="00E56B44"/>
    <w:rsid w:val="00E56F3C"/>
    <w:rsid w:val="00E6001F"/>
    <w:rsid w:val="00E60E5B"/>
    <w:rsid w:val="00E60EA0"/>
    <w:rsid w:val="00E624BA"/>
    <w:rsid w:val="00E6435A"/>
    <w:rsid w:val="00E643E2"/>
    <w:rsid w:val="00E7048F"/>
    <w:rsid w:val="00E7393E"/>
    <w:rsid w:val="00E8209B"/>
    <w:rsid w:val="00E82653"/>
    <w:rsid w:val="00E833E2"/>
    <w:rsid w:val="00E85835"/>
    <w:rsid w:val="00E85AF2"/>
    <w:rsid w:val="00E867A3"/>
    <w:rsid w:val="00E86CA6"/>
    <w:rsid w:val="00E907BA"/>
    <w:rsid w:val="00E916D3"/>
    <w:rsid w:val="00E91BD1"/>
    <w:rsid w:val="00E91F79"/>
    <w:rsid w:val="00E9226A"/>
    <w:rsid w:val="00E93814"/>
    <w:rsid w:val="00E9483A"/>
    <w:rsid w:val="00E94C10"/>
    <w:rsid w:val="00E966E7"/>
    <w:rsid w:val="00E9732A"/>
    <w:rsid w:val="00E97782"/>
    <w:rsid w:val="00E97968"/>
    <w:rsid w:val="00EA233B"/>
    <w:rsid w:val="00EA2418"/>
    <w:rsid w:val="00EA2643"/>
    <w:rsid w:val="00EA341A"/>
    <w:rsid w:val="00EA51D3"/>
    <w:rsid w:val="00EA638D"/>
    <w:rsid w:val="00EA7436"/>
    <w:rsid w:val="00EA7461"/>
    <w:rsid w:val="00EB00B4"/>
    <w:rsid w:val="00EB08DE"/>
    <w:rsid w:val="00EB0BB1"/>
    <w:rsid w:val="00EB17B8"/>
    <w:rsid w:val="00EB207B"/>
    <w:rsid w:val="00EB2647"/>
    <w:rsid w:val="00EB2E55"/>
    <w:rsid w:val="00EB2E79"/>
    <w:rsid w:val="00EB3F8A"/>
    <w:rsid w:val="00EB6859"/>
    <w:rsid w:val="00EB77B6"/>
    <w:rsid w:val="00EC0871"/>
    <w:rsid w:val="00EC0D8E"/>
    <w:rsid w:val="00EC26DA"/>
    <w:rsid w:val="00EC413B"/>
    <w:rsid w:val="00EC4178"/>
    <w:rsid w:val="00EC4458"/>
    <w:rsid w:val="00EC4BFC"/>
    <w:rsid w:val="00EC5C94"/>
    <w:rsid w:val="00EC6087"/>
    <w:rsid w:val="00EC72AA"/>
    <w:rsid w:val="00EC75C8"/>
    <w:rsid w:val="00ED0938"/>
    <w:rsid w:val="00ED0A6C"/>
    <w:rsid w:val="00ED13E0"/>
    <w:rsid w:val="00ED31FA"/>
    <w:rsid w:val="00ED3929"/>
    <w:rsid w:val="00ED3A36"/>
    <w:rsid w:val="00ED3BFB"/>
    <w:rsid w:val="00ED4807"/>
    <w:rsid w:val="00ED50BE"/>
    <w:rsid w:val="00ED70E6"/>
    <w:rsid w:val="00ED73ED"/>
    <w:rsid w:val="00ED7620"/>
    <w:rsid w:val="00EE1833"/>
    <w:rsid w:val="00EE2C2F"/>
    <w:rsid w:val="00EE54B8"/>
    <w:rsid w:val="00EE6C62"/>
    <w:rsid w:val="00EE6C75"/>
    <w:rsid w:val="00EF1A84"/>
    <w:rsid w:val="00EF43B2"/>
    <w:rsid w:val="00EF44EB"/>
    <w:rsid w:val="00EF4F8D"/>
    <w:rsid w:val="00EF6D1C"/>
    <w:rsid w:val="00EF75B8"/>
    <w:rsid w:val="00EF788C"/>
    <w:rsid w:val="00EF7C3A"/>
    <w:rsid w:val="00F00A60"/>
    <w:rsid w:val="00F014F4"/>
    <w:rsid w:val="00F0267E"/>
    <w:rsid w:val="00F02816"/>
    <w:rsid w:val="00F033FE"/>
    <w:rsid w:val="00F0427A"/>
    <w:rsid w:val="00F045A1"/>
    <w:rsid w:val="00F053AA"/>
    <w:rsid w:val="00F0648D"/>
    <w:rsid w:val="00F06895"/>
    <w:rsid w:val="00F07747"/>
    <w:rsid w:val="00F102E0"/>
    <w:rsid w:val="00F1134E"/>
    <w:rsid w:val="00F122AC"/>
    <w:rsid w:val="00F1282C"/>
    <w:rsid w:val="00F12ED7"/>
    <w:rsid w:val="00F13B5B"/>
    <w:rsid w:val="00F14B0D"/>
    <w:rsid w:val="00F155DE"/>
    <w:rsid w:val="00F17D71"/>
    <w:rsid w:val="00F200FF"/>
    <w:rsid w:val="00F20E25"/>
    <w:rsid w:val="00F21379"/>
    <w:rsid w:val="00F21BC8"/>
    <w:rsid w:val="00F21CC2"/>
    <w:rsid w:val="00F22D28"/>
    <w:rsid w:val="00F22F88"/>
    <w:rsid w:val="00F237BE"/>
    <w:rsid w:val="00F24568"/>
    <w:rsid w:val="00F24EB3"/>
    <w:rsid w:val="00F313EA"/>
    <w:rsid w:val="00F34E87"/>
    <w:rsid w:val="00F3548F"/>
    <w:rsid w:val="00F35CD7"/>
    <w:rsid w:val="00F36E04"/>
    <w:rsid w:val="00F404ED"/>
    <w:rsid w:val="00F41BC0"/>
    <w:rsid w:val="00F422CF"/>
    <w:rsid w:val="00F43EDA"/>
    <w:rsid w:val="00F45334"/>
    <w:rsid w:val="00F472D1"/>
    <w:rsid w:val="00F505F8"/>
    <w:rsid w:val="00F50AEE"/>
    <w:rsid w:val="00F54E28"/>
    <w:rsid w:val="00F5500F"/>
    <w:rsid w:val="00F55A9A"/>
    <w:rsid w:val="00F578D4"/>
    <w:rsid w:val="00F60AF5"/>
    <w:rsid w:val="00F6323C"/>
    <w:rsid w:val="00F63C42"/>
    <w:rsid w:val="00F63C93"/>
    <w:rsid w:val="00F63D8B"/>
    <w:rsid w:val="00F64D94"/>
    <w:rsid w:val="00F6611B"/>
    <w:rsid w:val="00F666EB"/>
    <w:rsid w:val="00F66B66"/>
    <w:rsid w:val="00F66D94"/>
    <w:rsid w:val="00F6759D"/>
    <w:rsid w:val="00F70016"/>
    <w:rsid w:val="00F72086"/>
    <w:rsid w:val="00F72471"/>
    <w:rsid w:val="00F73063"/>
    <w:rsid w:val="00F74850"/>
    <w:rsid w:val="00F75C90"/>
    <w:rsid w:val="00F762BA"/>
    <w:rsid w:val="00F773B1"/>
    <w:rsid w:val="00F80D44"/>
    <w:rsid w:val="00F817C9"/>
    <w:rsid w:val="00F82DF6"/>
    <w:rsid w:val="00F83044"/>
    <w:rsid w:val="00F83B2C"/>
    <w:rsid w:val="00F845C5"/>
    <w:rsid w:val="00F85F55"/>
    <w:rsid w:val="00F860B8"/>
    <w:rsid w:val="00F86C4A"/>
    <w:rsid w:val="00F86E28"/>
    <w:rsid w:val="00F90CE9"/>
    <w:rsid w:val="00F90F84"/>
    <w:rsid w:val="00F9204B"/>
    <w:rsid w:val="00F934BC"/>
    <w:rsid w:val="00F93910"/>
    <w:rsid w:val="00F93C33"/>
    <w:rsid w:val="00F95A1C"/>
    <w:rsid w:val="00F9681C"/>
    <w:rsid w:val="00F97431"/>
    <w:rsid w:val="00F97C9B"/>
    <w:rsid w:val="00F97CC9"/>
    <w:rsid w:val="00FA0E38"/>
    <w:rsid w:val="00FA0EDB"/>
    <w:rsid w:val="00FA0FAE"/>
    <w:rsid w:val="00FA1228"/>
    <w:rsid w:val="00FA191E"/>
    <w:rsid w:val="00FA1995"/>
    <w:rsid w:val="00FA26B5"/>
    <w:rsid w:val="00FA2FCE"/>
    <w:rsid w:val="00FA4BDA"/>
    <w:rsid w:val="00FA4F1D"/>
    <w:rsid w:val="00FA60FA"/>
    <w:rsid w:val="00FA65B8"/>
    <w:rsid w:val="00FA6974"/>
    <w:rsid w:val="00FB0003"/>
    <w:rsid w:val="00FB3D89"/>
    <w:rsid w:val="00FB3E84"/>
    <w:rsid w:val="00FB4785"/>
    <w:rsid w:val="00FB4EDD"/>
    <w:rsid w:val="00FB7204"/>
    <w:rsid w:val="00FB7E6A"/>
    <w:rsid w:val="00FBD969"/>
    <w:rsid w:val="00FC17C2"/>
    <w:rsid w:val="00FC1EBD"/>
    <w:rsid w:val="00FC26DF"/>
    <w:rsid w:val="00FC2D00"/>
    <w:rsid w:val="00FC2F8A"/>
    <w:rsid w:val="00FC317B"/>
    <w:rsid w:val="00FC3626"/>
    <w:rsid w:val="00FC3C76"/>
    <w:rsid w:val="00FC4B0B"/>
    <w:rsid w:val="00FC4F69"/>
    <w:rsid w:val="00FC4F93"/>
    <w:rsid w:val="00FC554C"/>
    <w:rsid w:val="00FC5775"/>
    <w:rsid w:val="00FC5C99"/>
    <w:rsid w:val="00FC5E05"/>
    <w:rsid w:val="00FC6212"/>
    <w:rsid w:val="00FD1B63"/>
    <w:rsid w:val="00FD1B78"/>
    <w:rsid w:val="00FD2C01"/>
    <w:rsid w:val="00FD3C8B"/>
    <w:rsid w:val="00FD4FCB"/>
    <w:rsid w:val="00FD512E"/>
    <w:rsid w:val="00FD5395"/>
    <w:rsid w:val="00FD58AD"/>
    <w:rsid w:val="00FD5BBA"/>
    <w:rsid w:val="00FD6A0E"/>
    <w:rsid w:val="00FD6BDE"/>
    <w:rsid w:val="00FD7CD4"/>
    <w:rsid w:val="00FE0500"/>
    <w:rsid w:val="00FE0AC7"/>
    <w:rsid w:val="00FE155A"/>
    <w:rsid w:val="00FE19D0"/>
    <w:rsid w:val="00FE248B"/>
    <w:rsid w:val="00FE2CB3"/>
    <w:rsid w:val="00FE5AA9"/>
    <w:rsid w:val="00FE6641"/>
    <w:rsid w:val="00FE6D44"/>
    <w:rsid w:val="00FE70EE"/>
    <w:rsid w:val="00FE710B"/>
    <w:rsid w:val="00FF1A1A"/>
    <w:rsid w:val="00FF202A"/>
    <w:rsid w:val="00FF3665"/>
    <w:rsid w:val="00FF36CB"/>
    <w:rsid w:val="00FF377B"/>
    <w:rsid w:val="00FF544B"/>
    <w:rsid w:val="00FF613D"/>
    <w:rsid w:val="00FF6777"/>
    <w:rsid w:val="013083B9"/>
    <w:rsid w:val="018AEC79"/>
    <w:rsid w:val="01CFDA6A"/>
    <w:rsid w:val="0262A56C"/>
    <w:rsid w:val="029FE97E"/>
    <w:rsid w:val="03672934"/>
    <w:rsid w:val="037A1D9B"/>
    <w:rsid w:val="03A653A0"/>
    <w:rsid w:val="04573392"/>
    <w:rsid w:val="04D9466A"/>
    <w:rsid w:val="04F1466E"/>
    <w:rsid w:val="04F53A61"/>
    <w:rsid w:val="0558A1F5"/>
    <w:rsid w:val="05AABECD"/>
    <w:rsid w:val="063B6A60"/>
    <w:rsid w:val="06698214"/>
    <w:rsid w:val="066DC970"/>
    <w:rsid w:val="06F4CA55"/>
    <w:rsid w:val="081CC0FE"/>
    <w:rsid w:val="0829E783"/>
    <w:rsid w:val="08A66577"/>
    <w:rsid w:val="0901DF53"/>
    <w:rsid w:val="09127331"/>
    <w:rsid w:val="09C2998C"/>
    <w:rsid w:val="0A348989"/>
    <w:rsid w:val="0AA09D2A"/>
    <w:rsid w:val="0ACADEE0"/>
    <w:rsid w:val="0B0024C1"/>
    <w:rsid w:val="0C0A1B38"/>
    <w:rsid w:val="0C490805"/>
    <w:rsid w:val="0C87D67E"/>
    <w:rsid w:val="0C95796D"/>
    <w:rsid w:val="0CDD9D42"/>
    <w:rsid w:val="0D4994AB"/>
    <w:rsid w:val="0D539FC9"/>
    <w:rsid w:val="0DFD5766"/>
    <w:rsid w:val="0E094B75"/>
    <w:rsid w:val="0E49631B"/>
    <w:rsid w:val="0EA2CDE6"/>
    <w:rsid w:val="0F07120F"/>
    <w:rsid w:val="0FFED444"/>
    <w:rsid w:val="1038700B"/>
    <w:rsid w:val="1090460E"/>
    <w:rsid w:val="10DFFD63"/>
    <w:rsid w:val="112EABCF"/>
    <w:rsid w:val="114515C9"/>
    <w:rsid w:val="12396CB3"/>
    <w:rsid w:val="1267BEFA"/>
    <w:rsid w:val="12C25750"/>
    <w:rsid w:val="139AA283"/>
    <w:rsid w:val="13CEF14F"/>
    <w:rsid w:val="13ED38CA"/>
    <w:rsid w:val="1414923A"/>
    <w:rsid w:val="14DC6B75"/>
    <w:rsid w:val="14E36912"/>
    <w:rsid w:val="1524710D"/>
    <w:rsid w:val="153C5EC1"/>
    <w:rsid w:val="156B7698"/>
    <w:rsid w:val="15E9A74E"/>
    <w:rsid w:val="16572367"/>
    <w:rsid w:val="1698780F"/>
    <w:rsid w:val="1718DD08"/>
    <w:rsid w:val="172355B7"/>
    <w:rsid w:val="1764C5CE"/>
    <w:rsid w:val="17CD87CB"/>
    <w:rsid w:val="1826C3D5"/>
    <w:rsid w:val="18B476B9"/>
    <w:rsid w:val="19E0EAE5"/>
    <w:rsid w:val="19F7E97B"/>
    <w:rsid w:val="1A0BE9A1"/>
    <w:rsid w:val="1A35554E"/>
    <w:rsid w:val="1AAC745E"/>
    <w:rsid w:val="1B5D3F22"/>
    <w:rsid w:val="1B74E9DD"/>
    <w:rsid w:val="1C20A853"/>
    <w:rsid w:val="1D52235B"/>
    <w:rsid w:val="1D5D84AA"/>
    <w:rsid w:val="1DE49803"/>
    <w:rsid w:val="1DF19947"/>
    <w:rsid w:val="1E04D971"/>
    <w:rsid w:val="1EBE90EC"/>
    <w:rsid w:val="1F2BA0B3"/>
    <w:rsid w:val="1FB31673"/>
    <w:rsid w:val="20006F9C"/>
    <w:rsid w:val="20D5F8CD"/>
    <w:rsid w:val="210CF273"/>
    <w:rsid w:val="21B1FE0F"/>
    <w:rsid w:val="21C0C369"/>
    <w:rsid w:val="21D09105"/>
    <w:rsid w:val="21FEC3CD"/>
    <w:rsid w:val="2221A8C1"/>
    <w:rsid w:val="22609DE9"/>
    <w:rsid w:val="2284FDB6"/>
    <w:rsid w:val="22D74C09"/>
    <w:rsid w:val="231A58F3"/>
    <w:rsid w:val="237AB9BE"/>
    <w:rsid w:val="23B835C0"/>
    <w:rsid w:val="23C17BD9"/>
    <w:rsid w:val="23ECA025"/>
    <w:rsid w:val="248A5FC8"/>
    <w:rsid w:val="24CE33DD"/>
    <w:rsid w:val="256B8A32"/>
    <w:rsid w:val="258A2E14"/>
    <w:rsid w:val="25C77C7E"/>
    <w:rsid w:val="25D6D0E3"/>
    <w:rsid w:val="26049178"/>
    <w:rsid w:val="265EED70"/>
    <w:rsid w:val="26A7C0AA"/>
    <w:rsid w:val="27456BB9"/>
    <w:rsid w:val="276C6BB0"/>
    <w:rsid w:val="2833D429"/>
    <w:rsid w:val="290A30C6"/>
    <w:rsid w:val="29570F42"/>
    <w:rsid w:val="29A3D758"/>
    <w:rsid w:val="2A529FB4"/>
    <w:rsid w:val="2A6FDC19"/>
    <w:rsid w:val="2A75EA9A"/>
    <w:rsid w:val="2B34405A"/>
    <w:rsid w:val="2B72AB74"/>
    <w:rsid w:val="2BEA5598"/>
    <w:rsid w:val="2C2D720D"/>
    <w:rsid w:val="2C78C1AA"/>
    <w:rsid w:val="2C7F77B9"/>
    <w:rsid w:val="2D3F5B0B"/>
    <w:rsid w:val="2D489A35"/>
    <w:rsid w:val="2D5D02A8"/>
    <w:rsid w:val="2DD4E93F"/>
    <w:rsid w:val="2E2CB2FE"/>
    <w:rsid w:val="2EB9BB27"/>
    <w:rsid w:val="2F9B9FE0"/>
    <w:rsid w:val="2FC2C4D7"/>
    <w:rsid w:val="314D54E0"/>
    <w:rsid w:val="3181C644"/>
    <w:rsid w:val="3184F085"/>
    <w:rsid w:val="31AB6824"/>
    <w:rsid w:val="3224DE42"/>
    <w:rsid w:val="328910EB"/>
    <w:rsid w:val="329C1880"/>
    <w:rsid w:val="32C69119"/>
    <w:rsid w:val="32FE79E5"/>
    <w:rsid w:val="3308C59D"/>
    <w:rsid w:val="332DCEF9"/>
    <w:rsid w:val="332F42AC"/>
    <w:rsid w:val="33845523"/>
    <w:rsid w:val="34285DD3"/>
    <w:rsid w:val="343CEED7"/>
    <w:rsid w:val="34A12E07"/>
    <w:rsid w:val="353B10CD"/>
    <w:rsid w:val="35E419E7"/>
    <w:rsid w:val="3613C0E8"/>
    <w:rsid w:val="363C6ED4"/>
    <w:rsid w:val="3650E0D3"/>
    <w:rsid w:val="365AE511"/>
    <w:rsid w:val="3720D217"/>
    <w:rsid w:val="37C02B27"/>
    <w:rsid w:val="37CE0A90"/>
    <w:rsid w:val="3858F19A"/>
    <w:rsid w:val="38761467"/>
    <w:rsid w:val="38C48A46"/>
    <w:rsid w:val="3B3CC59D"/>
    <w:rsid w:val="3C08F8BA"/>
    <w:rsid w:val="3C25FECC"/>
    <w:rsid w:val="3CE200A3"/>
    <w:rsid w:val="3D0162B3"/>
    <w:rsid w:val="3D27EFB7"/>
    <w:rsid w:val="3D5B34CC"/>
    <w:rsid w:val="3D88116B"/>
    <w:rsid w:val="3DDDF4F8"/>
    <w:rsid w:val="3E8FB880"/>
    <w:rsid w:val="3EA9F4D4"/>
    <w:rsid w:val="3EE5268E"/>
    <w:rsid w:val="3F4A1E77"/>
    <w:rsid w:val="3F6717F4"/>
    <w:rsid w:val="3F70122B"/>
    <w:rsid w:val="3FF9A3F2"/>
    <w:rsid w:val="40043A90"/>
    <w:rsid w:val="40480C76"/>
    <w:rsid w:val="407E7DA9"/>
    <w:rsid w:val="40E76F97"/>
    <w:rsid w:val="41DB2A5C"/>
    <w:rsid w:val="421763AC"/>
    <w:rsid w:val="43AD067E"/>
    <w:rsid w:val="447A4E9A"/>
    <w:rsid w:val="4487ED33"/>
    <w:rsid w:val="449E3E11"/>
    <w:rsid w:val="44EA1A22"/>
    <w:rsid w:val="4508829C"/>
    <w:rsid w:val="4558D96A"/>
    <w:rsid w:val="45998751"/>
    <w:rsid w:val="46669AED"/>
    <w:rsid w:val="46CCEA5D"/>
    <w:rsid w:val="46E5B3BE"/>
    <w:rsid w:val="47769141"/>
    <w:rsid w:val="48F09367"/>
    <w:rsid w:val="49F00030"/>
    <w:rsid w:val="4A3E3DE0"/>
    <w:rsid w:val="4A4CDC28"/>
    <w:rsid w:val="4A5F7D8A"/>
    <w:rsid w:val="4AD2B6B5"/>
    <w:rsid w:val="4B937F9C"/>
    <w:rsid w:val="4B99D5C0"/>
    <w:rsid w:val="4BAB8864"/>
    <w:rsid w:val="4C3F6962"/>
    <w:rsid w:val="4D176360"/>
    <w:rsid w:val="4D75C2D0"/>
    <w:rsid w:val="4D97E529"/>
    <w:rsid w:val="4DCF8BFD"/>
    <w:rsid w:val="4E3A070A"/>
    <w:rsid w:val="4F3CB9AE"/>
    <w:rsid w:val="4F8A99A7"/>
    <w:rsid w:val="4FAFBB88"/>
    <w:rsid w:val="4FED2CF5"/>
    <w:rsid w:val="50AE0DEE"/>
    <w:rsid w:val="50E2A70D"/>
    <w:rsid w:val="518FDDED"/>
    <w:rsid w:val="51C81C51"/>
    <w:rsid w:val="51CE6F4A"/>
    <w:rsid w:val="51FE2329"/>
    <w:rsid w:val="520B2A19"/>
    <w:rsid w:val="520F337B"/>
    <w:rsid w:val="521F20DE"/>
    <w:rsid w:val="521FBB0E"/>
    <w:rsid w:val="52C61F12"/>
    <w:rsid w:val="5337E937"/>
    <w:rsid w:val="534CDA5E"/>
    <w:rsid w:val="53E1EBC8"/>
    <w:rsid w:val="53F59F83"/>
    <w:rsid w:val="542C45E1"/>
    <w:rsid w:val="547716A3"/>
    <w:rsid w:val="54C27A23"/>
    <w:rsid w:val="54EB6536"/>
    <w:rsid w:val="55A85EB0"/>
    <w:rsid w:val="5613FAA0"/>
    <w:rsid w:val="5707964B"/>
    <w:rsid w:val="57357650"/>
    <w:rsid w:val="5768D41D"/>
    <w:rsid w:val="5806E490"/>
    <w:rsid w:val="588A39DF"/>
    <w:rsid w:val="58D85379"/>
    <w:rsid w:val="58FFDB7F"/>
    <w:rsid w:val="591BF698"/>
    <w:rsid w:val="59338B34"/>
    <w:rsid w:val="594EA373"/>
    <w:rsid w:val="595659DE"/>
    <w:rsid w:val="59AF7093"/>
    <w:rsid w:val="59B48EF3"/>
    <w:rsid w:val="5AE65982"/>
    <w:rsid w:val="5B0CAD0B"/>
    <w:rsid w:val="5BFDEB3E"/>
    <w:rsid w:val="5CA41FA4"/>
    <w:rsid w:val="5CAB03D0"/>
    <w:rsid w:val="5CDC27EC"/>
    <w:rsid w:val="5CDD7723"/>
    <w:rsid w:val="5D04BB34"/>
    <w:rsid w:val="5D8EA9E0"/>
    <w:rsid w:val="5DFCEC1A"/>
    <w:rsid w:val="5EB13FBD"/>
    <w:rsid w:val="5ED2F9CD"/>
    <w:rsid w:val="5F1B36EB"/>
    <w:rsid w:val="5F55FEA3"/>
    <w:rsid w:val="5F6F0E4C"/>
    <w:rsid w:val="5FD798EC"/>
    <w:rsid w:val="60C572BD"/>
    <w:rsid w:val="60ED0C69"/>
    <w:rsid w:val="6118E720"/>
    <w:rsid w:val="61332DF0"/>
    <w:rsid w:val="61B30497"/>
    <w:rsid w:val="629F372E"/>
    <w:rsid w:val="62E1FA3D"/>
    <w:rsid w:val="6326B129"/>
    <w:rsid w:val="641C6810"/>
    <w:rsid w:val="64B1D38E"/>
    <w:rsid w:val="64C92E7F"/>
    <w:rsid w:val="65459A34"/>
    <w:rsid w:val="655C175A"/>
    <w:rsid w:val="65A92DCE"/>
    <w:rsid w:val="65CF046B"/>
    <w:rsid w:val="65F2B4CC"/>
    <w:rsid w:val="661285C9"/>
    <w:rsid w:val="661D4458"/>
    <w:rsid w:val="665B7335"/>
    <w:rsid w:val="66ECEC0D"/>
    <w:rsid w:val="6773D410"/>
    <w:rsid w:val="67FD4027"/>
    <w:rsid w:val="680275D5"/>
    <w:rsid w:val="692CEF94"/>
    <w:rsid w:val="69692A49"/>
    <w:rsid w:val="698603B7"/>
    <w:rsid w:val="698AF246"/>
    <w:rsid w:val="69F2014E"/>
    <w:rsid w:val="6A25E1DD"/>
    <w:rsid w:val="6A57FCCB"/>
    <w:rsid w:val="6A702C4A"/>
    <w:rsid w:val="6AEEC980"/>
    <w:rsid w:val="6AFD1B11"/>
    <w:rsid w:val="6B14179C"/>
    <w:rsid w:val="6B40F2D0"/>
    <w:rsid w:val="6BE2619D"/>
    <w:rsid w:val="6C117B22"/>
    <w:rsid w:val="6C4B280C"/>
    <w:rsid w:val="6C611D86"/>
    <w:rsid w:val="6CE50100"/>
    <w:rsid w:val="6CE94781"/>
    <w:rsid w:val="6D178666"/>
    <w:rsid w:val="6D33813F"/>
    <w:rsid w:val="6DE6580C"/>
    <w:rsid w:val="6F29F0C8"/>
    <w:rsid w:val="6F377C28"/>
    <w:rsid w:val="6F669C9C"/>
    <w:rsid w:val="6FA8031A"/>
    <w:rsid w:val="7030EB95"/>
    <w:rsid w:val="7047A03B"/>
    <w:rsid w:val="71336AEE"/>
    <w:rsid w:val="716C187D"/>
    <w:rsid w:val="72B252C5"/>
    <w:rsid w:val="72B3FC62"/>
    <w:rsid w:val="72F234E1"/>
    <w:rsid w:val="735C73D4"/>
    <w:rsid w:val="74340473"/>
    <w:rsid w:val="74A57B3F"/>
    <w:rsid w:val="74D16BB5"/>
    <w:rsid w:val="75032BA9"/>
    <w:rsid w:val="751971E4"/>
    <w:rsid w:val="75632117"/>
    <w:rsid w:val="759C7194"/>
    <w:rsid w:val="75F14CBB"/>
    <w:rsid w:val="76779CCC"/>
    <w:rsid w:val="76C9651B"/>
    <w:rsid w:val="77FEA0F6"/>
    <w:rsid w:val="79271239"/>
    <w:rsid w:val="79AA3267"/>
    <w:rsid w:val="79B893CA"/>
    <w:rsid w:val="79F654A4"/>
    <w:rsid w:val="7AA43508"/>
    <w:rsid w:val="7B0CD281"/>
    <w:rsid w:val="7B6BF491"/>
    <w:rsid w:val="7B72596B"/>
    <w:rsid w:val="7BB89A5F"/>
    <w:rsid w:val="7CFC8B31"/>
    <w:rsid w:val="7D9723ED"/>
    <w:rsid w:val="7D998A42"/>
    <w:rsid w:val="7DC05ACE"/>
    <w:rsid w:val="7DD0C354"/>
    <w:rsid w:val="7E5061B3"/>
    <w:rsid w:val="7E52EC04"/>
    <w:rsid w:val="7EA8F606"/>
    <w:rsid w:val="7EAD1845"/>
    <w:rsid w:val="7F07BF4D"/>
    <w:rsid w:val="7F55C1A9"/>
    <w:rsid w:val="7F86828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98D56E8A-9F47-42A4-B3E5-4D91948C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3B9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Heading x1 Znak"/>
    <w:link w:val="Odstavekseznama"/>
    <w:uiPriority w:val="34"/>
    <w:rsid w:val="006E260D"/>
    <w:rPr>
      <w:rFonts w:ascii="Arial" w:hAnsi="Arial"/>
      <w:szCs w:val="22"/>
      <w:lang w:eastAsia="en-US"/>
    </w:rPr>
  </w:style>
  <w:style w:type="paragraph" w:customStyle="1" w:styleId="Default">
    <w:name w:val="Default"/>
    <w:rsid w:val="00C93BFC"/>
    <w:pPr>
      <w:autoSpaceDE w:val="0"/>
      <w:autoSpaceDN w:val="0"/>
      <w:adjustRightInd w:val="0"/>
    </w:pPr>
    <w:rPr>
      <w:rFonts w:ascii="Arial" w:eastAsia="Times New Roman" w:hAnsi="Arial" w:cs="Arial"/>
      <w:color w:val="000000"/>
      <w:sz w:val="24"/>
      <w:szCs w:val="24"/>
    </w:rPr>
  </w:style>
  <w:style w:type="paragraph" w:styleId="Navadensplet">
    <w:name w:val="Normal (Web)"/>
    <w:basedOn w:val="Navaden"/>
    <w:uiPriority w:val="99"/>
    <w:rsid w:val="003A713A"/>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9E4225"/>
    <w:pPr>
      <w:suppressAutoHyphens/>
      <w:spacing w:line="276" w:lineRule="auto"/>
      <w:ind w:left="720"/>
      <w:contextualSpacing/>
    </w:pPr>
    <w:rPr>
      <w:rFonts w:ascii="Times New Roman" w:eastAsia="Times New Roman" w:hAnsi="Times New Roman"/>
      <w:sz w:val="22"/>
      <w:szCs w:val="20"/>
      <w:lang w:eastAsia="sl-SI"/>
    </w:rPr>
  </w:style>
  <w:style w:type="character" w:styleId="SledenaHiperpovezava">
    <w:name w:val="FollowedHyperlink"/>
    <w:basedOn w:val="Privzetapisavaodstavka"/>
    <w:uiPriority w:val="99"/>
    <w:semiHidden/>
    <w:unhideWhenUsed/>
    <w:rsid w:val="00F6323C"/>
    <w:rPr>
      <w:color w:val="954F72" w:themeColor="followedHyperlink"/>
      <w:u w:val="single"/>
    </w:rPr>
  </w:style>
  <w:style w:type="paragraph" w:customStyle="1" w:styleId="tevilnatoka">
    <w:name w:val="tevilnatoka"/>
    <w:basedOn w:val="Navaden"/>
    <w:rsid w:val="002459B7"/>
    <w:pPr>
      <w:spacing w:before="100" w:beforeAutospacing="1" w:after="100" w:afterAutospacing="1" w:line="240" w:lineRule="auto"/>
      <w:jc w:val="left"/>
    </w:pPr>
    <w:rPr>
      <w:rFonts w:ascii="Calibri" w:hAnsi="Calibri" w:cs="Calibri"/>
      <w:sz w:val="22"/>
      <w:lang w:eastAsia="sl-SI"/>
    </w:rPr>
  </w:style>
  <w:style w:type="paragraph" w:styleId="Intenzivencitat">
    <w:name w:val="Intense Quote"/>
    <w:aliases w:val="Obrazec_Nova RD_MP"/>
    <w:basedOn w:val="Navaden"/>
    <w:next w:val="Navaden"/>
    <w:link w:val="IntenzivencitatZnak"/>
    <w:autoRedefine/>
    <w:uiPriority w:val="99"/>
    <w:qFormat/>
    <w:rsid w:val="002067F6"/>
    <w:pPr>
      <w:pBdr>
        <w:top w:val="single" w:sz="4" w:space="10" w:color="541C72"/>
        <w:bottom w:val="single" w:sz="4" w:space="10" w:color="541C72"/>
      </w:pBdr>
      <w:spacing w:line="276" w:lineRule="auto"/>
      <w:jc w:val="center"/>
    </w:pPr>
    <w:rPr>
      <w:rFonts w:cs="Arial"/>
      <w:b/>
      <w:bCs/>
      <w:i/>
      <w:iCs/>
      <w:spacing w:val="20"/>
      <w:sz w:val="22"/>
      <w:lang w:eastAsia="zh-CN"/>
    </w:rPr>
  </w:style>
  <w:style w:type="character" w:customStyle="1" w:styleId="IntenzivencitatZnak">
    <w:name w:val="Intenziven citat Znak"/>
    <w:aliases w:val="Obrazec_Nova RD_MP Znak"/>
    <w:basedOn w:val="Privzetapisavaodstavka"/>
    <w:link w:val="Intenzivencitat"/>
    <w:uiPriority w:val="99"/>
    <w:rsid w:val="002067F6"/>
    <w:rPr>
      <w:rFonts w:ascii="Arial" w:hAnsi="Arial" w:cs="Arial"/>
      <w:b/>
      <w:bCs/>
      <w:i/>
      <w:iCs/>
      <w:spacing w:val="2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86063846">
      <w:bodyDiv w:val="1"/>
      <w:marLeft w:val="0"/>
      <w:marRight w:val="0"/>
      <w:marTop w:val="0"/>
      <w:marBottom w:val="0"/>
      <w:divBdr>
        <w:top w:val="none" w:sz="0" w:space="0" w:color="auto"/>
        <w:left w:val="none" w:sz="0" w:space="0" w:color="auto"/>
        <w:bottom w:val="none" w:sz="0" w:space="0" w:color="auto"/>
        <w:right w:val="none" w:sz="0" w:space="0" w:color="auto"/>
      </w:divBdr>
    </w:div>
    <w:div w:id="311250638">
      <w:bodyDiv w:val="1"/>
      <w:marLeft w:val="0"/>
      <w:marRight w:val="0"/>
      <w:marTop w:val="0"/>
      <w:marBottom w:val="0"/>
      <w:divBdr>
        <w:top w:val="none" w:sz="0" w:space="0" w:color="auto"/>
        <w:left w:val="none" w:sz="0" w:space="0" w:color="auto"/>
        <w:bottom w:val="none" w:sz="0" w:space="0" w:color="auto"/>
        <w:right w:val="none" w:sz="0" w:space="0" w:color="auto"/>
      </w:divBdr>
    </w:div>
    <w:div w:id="33253121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0391931">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56673129">
      <w:bodyDiv w:val="1"/>
      <w:marLeft w:val="0"/>
      <w:marRight w:val="0"/>
      <w:marTop w:val="0"/>
      <w:marBottom w:val="0"/>
      <w:divBdr>
        <w:top w:val="none" w:sz="0" w:space="0" w:color="auto"/>
        <w:left w:val="none" w:sz="0" w:space="0" w:color="auto"/>
        <w:bottom w:val="none" w:sz="0" w:space="0" w:color="auto"/>
        <w:right w:val="none" w:sz="0" w:space="0" w:color="auto"/>
      </w:divBdr>
    </w:div>
    <w:div w:id="66231652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24671527">
      <w:bodyDiv w:val="1"/>
      <w:marLeft w:val="0"/>
      <w:marRight w:val="0"/>
      <w:marTop w:val="0"/>
      <w:marBottom w:val="0"/>
      <w:divBdr>
        <w:top w:val="none" w:sz="0" w:space="0" w:color="auto"/>
        <w:left w:val="none" w:sz="0" w:space="0" w:color="auto"/>
        <w:bottom w:val="none" w:sz="0" w:space="0" w:color="auto"/>
        <w:right w:val="none" w:sz="0" w:space="0" w:color="auto"/>
      </w:divBdr>
    </w:div>
    <w:div w:id="1115253458">
      <w:bodyDiv w:val="1"/>
      <w:marLeft w:val="0"/>
      <w:marRight w:val="0"/>
      <w:marTop w:val="0"/>
      <w:marBottom w:val="0"/>
      <w:divBdr>
        <w:top w:val="none" w:sz="0" w:space="0" w:color="auto"/>
        <w:left w:val="none" w:sz="0" w:space="0" w:color="auto"/>
        <w:bottom w:val="none" w:sz="0" w:space="0" w:color="auto"/>
        <w:right w:val="none" w:sz="0" w:space="0" w:color="auto"/>
      </w:divBdr>
    </w:div>
    <w:div w:id="1204486993">
      <w:bodyDiv w:val="1"/>
      <w:marLeft w:val="0"/>
      <w:marRight w:val="0"/>
      <w:marTop w:val="0"/>
      <w:marBottom w:val="0"/>
      <w:divBdr>
        <w:top w:val="none" w:sz="0" w:space="0" w:color="auto"/>
        <w:left w:val="none" w:sz="0" w:space="0" w:color="auto"/>
        <w:bottom w:val="none" w:sz="0" w:space="0" w:color="auto"/>
        <w:right w:val="none" w:sz="0" w:space="0" w:color="auto"/>
      </w:divBdr>
    </w:div>
    <w:div w:id="131471897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B638D3DE388448AE594A9AF4D1524" ma:contentTypeVersion="16" ma:contentTypeDescription="Ustvari nov dokument." ma:contentTypeScope="" ma:versionID="465c412afc9cfa141a329eff80c47c28">
  <xsd:schema xmlns:xsd="http://www.w3.org/2001/XMLSchema" xmlns:xs="http://www.w3.org/2001/XMLSchema" xmlns:p="http://schemas.microsoft.com/office/2006/metadata/properties" xmlns:ns2="0cc01e1b-c1ec-46ad-8470-cc4efd71cc4e" xmlns:ns3="1ab30142-4f2b-4185-a058-a7bea32e6cdd" targetNamespace="http://schemas.microsoft.com/office/2006/metadata/properties" ma:root="true" ma:fieldsID="68af860537d971af8c7f836370635442" ns2:_="" ns3:_="">
    <xsd:import namespace="0cc01e1b-c1ec-46ad-8470-cc4efd71cc4e"/>
    <xsd:import namespace="1ab30142-4f2b-4185-a058-a7bea32e6c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01e1b-c1ec-46ad-8470-cc4efd71c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b30142-4f2b-4185-a058-a7bea32e6cd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2" nillable="true" ma:displayName="Taxonomy Catch All Column" ma:hidden="true" ma:list="{bb04592c-1a50-4359-be8f-f5dbdbaab038}" ma:internalName="TaxCatchAll" ma:showField="CatchAllData" ma:web="1ab30142-4f2b-4185-a058-a7bea32e6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ab30142-4f2b-4185-a058-a7bea32e6cdd" xsi:nil="true"/>
    <lcf76f155ced4ddcb4097134ff3c332f xmlns="0cc01e1b-c1ec-46ad-8470-cc4efd71cc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38292F-AA9A-46D7-8B56-74BC5A75F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01e1b-c1ec-46ad-8470-cc4efd71cc4e"/>
    <ds:schemaRef ds:uri="1ab30142-4f2b-4185-a058-a7bea32e6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3.xml><?xml version="1.0" encoding="utf-8"?>
<ds:datastoreItem xmlns:ds="http://schemas.openxmlformats.org/officeDocument/2006/customXml" ds:itemID="{3E3204B4-971A-4EA8-8EAA-3163667673EC}">
  <ds:schemaRefs>
    <ds:schemaRef ds:uri="http://schemas.microsoft.com/sharepoint/v3/contenttype/forms"/>
  </ds:schemaRefs>
</ds:datastoreItem>
</file>

<file path=customXml/itemProps4.xml><?xml version="1.0" encoding="utf-8"?>
<ds:datastoreItem xmlns:ds="http://schemas.openxmlformats.org/officeDocument/2006/customXml" ds:itemID="{7B12ED82-4120-4D7E-A0B0-876FDA5928C0}">
  <ds:schemaRefs>
    <ds:schemaRef ds:uri="http://schemas.microsoft.com/office/2006/metadata/properties"/>
    <ds:schemaRef ds:uri="http://schemas.microsoft.com/office/infopath/2007/PartnerControls"/>
    <ds:schemaRef ds:uri="1ab30142-4f2b-4185-a058-a7bea32e6cdd"/>
    <ds:schemaRef ds:uri="0cc01e1b-c1ec-46ad-8470-cc4efd71cc4e"/>
  </ds:schemaRefs>
</ds:datastoreItem>
</file>

<file path=docProps/app.xml><?xml version="1.0" encoding="utf-8"?>
<Properties xmlns="http://schemas.openxmlformats.org/officeDocument/2006/extended-properties" xmlns:vt="http://schemas.openxmlformats.org/officeDocument/2006/docPropsVTypes">
  <Template>predloga navodila</Template>
  <TotalTime>11</TotalTime>
  <Pages>5</Pages>
  <Words>759</Words>
  <Characters>4332</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5081</CharactersWithSpaces>
  <SharedDoc>false</SharedDoc>
  <HLinks>
    <vt:vector size="384" baseType="variant">
      <vt:variant>
        <vt:i4>4653073</vt:i4>
      </vt:variant>
      <vt:variant>
        <vt:i4>351</vt:i4>
      </vt:variant>
      <vt:variant>
        <vt:i4>0</vt:i4>
      </vt:variant>
      <vt:variant>
        <vt:i4>5</vt:i4>
      </vt:variant>
      <vt:variant>
        <vt:lpwstr>https://ejn.gov.si/espd/</vt:lpwstr>
      </vt:variant>
      <vt:variant>
        <vt:lpwstr/>
      </vt:variant>
      <vt:variant>
        <vt:i4>7602218</vt:i4>
      </vt:variant>
      <vt:variant>
        <vt:i4>348</vt:i4>
      </vt:variant>
      <vt:variant>
        <vt:i4>0</vt:i4>
      </vt:variant>
      <vt:variant>
        <vt:i4>5</vt:i4>
      </vt:variant>
      <vt:variant>
        <vt:lpwstr>http://www.uradni-list.si/1/objava.jsp?sop=2022-01-0014</vt:lpwstr>
      </vt:variant>
      <vt:variant>
        <vt:lpwstr/>
      </vt:variant>
      <vt:variant>
        <vt:i4>7405615</vt:i4>
      </vt:variant>
      <vt:variant>
        <vt:i4>345</vt:i4>
      </vt:variant>
      <vt:variant>
        <vt:i4>0</vt:i4>
      </vt:variant>
      <vt:variant>
        <vt:i4>5</vt:i4>
      </vt:variant>
      <vt:variant>
        <vt:lpwstr>http://www.uradni-list.si/1/objava.jsp?sop=2020-01-2765</vt:lpwstr>
      </vt:variant>
      <vt:variant>
        <vt:lpwstr/>
      </vt:variant>
      <vt:variant>
        <vt:i4>7340073</vt:i4>
      </vt:variant>
      <vt:variant>
        <vt:i4>342</vt:i4>
      </vt:variant>
      <vt:variant>
        <vt:i4>0</vt:i4>
      </vt:variant>
      <vt:variant>
        <vt:i4>5</vt:i4>
      </vt:variant>
      <vt:variant>
        <vt:lpwstr>http://www.uradni-list.si/1/objava.jsp?sop=2011-01-3056</vt:lpwstr>
      </vt:variant>
      <vt:variant>
        <vt:lpwstr/>
      </vt:variant>
      <vt:variant>
        <vt:i4>7143474</vt:i4>
      </vt:variant>
      <vt:variant>
        <vt:i4>339</vt:i4>
      </vt:variant>
      <vt:variant>
        <vt:i4>0</vt:i4>
      </vt:variant>
      <vt:variant>
        <vt:i4>5</vt:i4>
      </vt:variant>
      <vt:variant>
        <vt:lpwstr>http://www.ikglr.gov.si/si/delovna_podrocja/izvajanje_del_v_gozdovih</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333</vt:i4>
      </vt:variant>
      <vt:variant>
        <vt:i4>0</vt:i4>
      </vt:variant>
      <vt:variant>
        <vt:i4>5</vt:i4>
      </vt:variant>
      <vt:variant>
        <vt:lpwstr>https://ejn.gov.si/</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327</vt:i4>
      </vt:variant>
      <vt:variant>
        <vt:i4>0</vt:i4>
      </vt:variant>
      <vt:variant>
        <vt:i4>5</vt:i4>
      </vt:variant>
      <vt:variant>
        <vt:lpwstr>https://ejn.gov.si/</vt:lpwstr>
      </vt:variant>
      <vt:variant>
        <vt:lpwstr/>
      </vt:variant>
      <vt:variant>
        <vt:i4>1179711</vt:i4>
      </vt:variant>
      <vt:variant>
        <vt:i4>320</vt:i4>
      </vt:variant>
      <vt:variant>
        <vt:i4>0</vt:i4>
      </vt:variant>
      <vt:variant>
        <vt:i4>5</vt:i4>
      </vt:variant>
      <vt:variant>
        <vt:lpwstr/>
      </vt:variant>
      <vt:variant>
        <vt:lpwstr>_Toc199957227</vt:lpwstr>
      </vt:variant>
      <vt:variant>
        <vt:i4>1179711</vt:i4>
      </vt:variant>
      <vt:variant>
        <vt:i4>314</vt:i4>
      </vt:variant>
      <vt:variant>
        <vt:i4>0</vt:i4>
      </vt:variant>
      <vt:variant>
        <vt:i4>5</vt:i4>
      </vt:variant>
      <vt:variant>
        <vt:lpwstr/>
      </vt:variant>
      <vt:variant>
        <vt:lpwstr>_Toc199957226</vt:lpwstr>
      </vt:variant>
      <vt:variant>
        <vt:i4>1179711</vt:i4>
      </vt:variant>
      <vt:variant>
        <vt:i4>308</vt:i4>
      </vt:variant>
      <vt:variant>
        <vt:i4>0</vt:i4>
      </vt:variant>
      <vt:variant>
        <vt:i4>5</vt:i4>
      </vt:variant>
      <vt:variant>
        <vt:lpwstr/>
      </vt:variant>
      <vt:variant>
        <vt:lpwstr>_Toc199957225</vt:lpwstr>
      </vt:variant>
      <vt:variant>
        <vt:i4>1179711</vt:i4>
      </vt:variant>
      <vt:variant>
        <vt:i4>302</vt:i4>
      </vt:variant>
      <vt:variant>
        <vt:i4>0</vt:i4>
      </vt:variant>
      <vt:variant>
        <vt:i4>5</vt:i4>
      </vt:variant>
      <vt:variant>
        <vt:lpwstr/>
      </vt:variant>
      <vt:variant>
        <vt:lpwstr>_Toc199957224</vt:lpwstr>
      </vt:variant>
      <vt:variant>
        <vt:i4>1179711</vt:i4>
      </vt:variant>
      <vt:variant>
        <vt:i4>296</vt:i4>
      </vt:variant>
      <vt:variant>
        <vt:i4>0</vt:i4>
      </vt:variant>
      <vt:variant>
        <vt:i4>5</vt:i4>
      </vt:variant>
      <vt:variant>
        <vt:lpwstr/>
      </vt:variant>
      <vt:variant>
        <vt:lpwstr>_Toc199957223</vt:lpwstr>
      </vt:variant>
      <vt:variant>
        <vt:i4>1179711</vt:i4>
      </vt:variant>
      <vt:variant>
        <vt:i4>290</vt:i4>
      </vt:variant>
      <vt:variant>
        <vt:i4>0</vt:i4>
      </vt:variant>
      <vt:variant>
        <vt:i4>5</vt:i4>
      </vt:variant>
      <vt:variant>
        <vt:lpwstr/>
      </vt:variant>
      <vt:variant>
        <vt:lpwstr>_Toc199957222</vt:lpwstr>
      </vt:variant>
      <vt:variant>
        <vt:i4>1179711</vt:i4>
      </vt:variant>
      <vt:variant>
        <vt:i4>284</vt:i4>
      </vt:variant>
      <vt:variant>
        <vt:i4>0</vt:i4>
      </vt:variant>
      <vt:variant>
        <vt:i4>5</vt:i4>
      </vt:variant>
      <vt:variant>
        <vt:lpwstr/>
      </vt:variant>
      <vt:variant>
        <vt:lpwstr>_Toc199957221</vt:lpwstr>
      </vt:variant>
      <vt:variant>
        <vt:i4>1179711</vt:i4>
      </vt:variant>
      <vt:variant>
        <vt:i4>278</vt:i4>
      </vt:variant>
      <vt:variant>
        <vt:i4>0</vt:i4>
      </vt:variant>
      <vt:variant>
        <vt:i4>5</vt:i4>
      </vt:variant>
      <vt:variant>
        <vt:lpwstr/>
      </vt:variant>
      <vt:variant>
        <vt:lpwstr>_Toc199957220</vt:lpwstr>
      </vt:variant>
      <vt:variant>
        <vt:i4>1114175</vt:i4>
      </vt:variant>
      <vt:variant>
        <vt:i4>272</vt:i4>
      </vt:variant>
      <vt:variant>
        <vt:i4>0</vt:i4>
      </vt:variant>
      <vt:variant>
        <vt:i4>5</vt:i4>
      </vt:variant>
      <vt:variant>
        <vt:lpwstr/>
      </vt:variant>
      <vt:variant>
        <vt:lpwstr>_Toc199957219</vt:lpwstr>
      </vt:variant>
      <vt:variant>
        <vt:i4>1114175</vt:i4>
      </vt:variant>
      <vt:variant>
        <vt:i4>266</vt:i4>
      </vt:variant>
      <vt:variant>
        <vt:i4>0</vt:i4>
      </vt:variant>
      <vt:variant>
        <vt:i4>5</vt:i4>
      </vt:variant>
      <vt:variant>
        <vt:lpwstr/>
      </vt:variant>
      <vt:variant>
        <vt:lpwstr>_Toc199957218</vt:lpwstr>
      </vt:variant>
      <vt:variant>
        <vt:i4>1114175</vt:i4>
      </vt:variant>
      <vt:variant>
        <vt:i4>260</vt:i4>
      </vt:variant>
      <vt:variant>
        <vt:i4>0</vt:i4>
      </vt:variant>
      <vt:variant>
        <vt:i4>5</vt:i4>
      </vt:variant>
      <vt:variant>
        <vt:lpwstr/>
      </vt:variant>
      <vt:variant>
        <vt:lpwstr>_Toc199957217</vt:lpwstr>
      </vt:variant>
      <vt:variant>
        <vt:i4>1114175</vt:i4>
      </vt:variant>
      <vt:variant>
        <vt:i4>254</vt:i4>
      </vt:variant>
      <vt:variant>
        <vt:i4>0</vt:i4>
      </vt:variant>
      <vt:variant>
        <vt:i4>5</vt:i4>
      </vt:variant>
      <vt:variant>
        <vt:lpwstr/>
      </vt:variant>
      <vt:variant>
        <vt:lpwstr>_Toc199957216</vt:lpwstr>
      </vt:variant>
      <vt:variant>
        <vt:i4>1114175</vt:i4>
      </vt:variant>
      <vt:variant>
        <vt:i4>248</vt:i4>
      </vt:variant>
      <vt:variant>
        <vt:i4>0</vt:i4>
      </vt:variant>
      <vt:variant>
        <vt:i4>5</vt:i4>
      </vt:variant>
      <vt:variant>
        <vt:lpwstr/>
      </vt:variant>
      <vt:variant>
        <vt:lpwstr>_Toc199957215</vt:lpwstr>
      </vt:variant>
      <vt:variant>
        <vt:i4>1114175</vt:i4>
      </vt:variant>
      <vt:variant>
        <vt:i4>242</vt:i4>
      </vt:variant>
      <vt:variant>
        <vt:i4>0</vt:i4>
      </vt:variant>
      <vt:variant>
        <vt:i4>5</vt:i4>
      </vt:variant>
      <vt:variant>
        <vt:lpwstr/>
      </vt:variant>
      <vt:variant>
        <vt:lpwstr>_Toc199957214</vt:lpwstr>
      </vt:variant>
      <vt:variant>
        <vt:i4>1114175</vt:i4>
      </vt:variant>
      <vt:variant>
        <vt:i4>236</vt:i4>
      </vt:variant>
      <vt:variant>
        <vt:i4>0</vt:i4>
      </vt:variant>
      <vt:variant>
        <vt:i4>5</vt:i4>
      </vt:variant>
      <vt:variant>
        <vt:lpwstr/>
      </vt:variant>
      <vt:variant>
        <vt:lpwstr>_Toc199957213</vt:lpwstr>
      </vt:variant>
      <vt:variant>
        <vt:i4>1114175</vt:i4>
      </vt:variant>
      <vt:variant>
        <vt:i4>230</vt:i4>
      </vt:variant>
      <vt:variant>
        <vt:i4>0</vt:i4>
      </vt:variant>
      <vt:variant>
        <vt:i4>5</vt:i4>
      </vt:variant>
      <vt:variant>
        <vt:lpwstr/>
      </vt:variant>
      <vt:variant>
        <vt:lpwstr>_Toc199957212</vt:lpwstr>
      </vt:variant>
      <vt:variant>
        <vt:i4>1114175</vt:i4>
      </vt:variant>
      <vt:variant>
        <vt:i4>224</vt:i4>
      </vt:variant>
      <vt:variant>
        <vt:i4>0</vt:i4>
      </vt:variant>
      <vt:variant>
        <vt:i4>5</vt:i4>
      </vt:variant>
      <vt:variant>
        <vt:lpwstr/>
      </vt:variant>
      <vt:variant>
        <vt:lpwstr>_Toc199957211</vt:lpwstr>
      </vt:variant>
      <vt:variant>
        <vt:i4>1114175</vt:i4>
      </vt:variant>
      <vt:variant>
        <vt:i4>218</vt:i4>
      </vt:variant>
      <vt:variant>
        <vt:i4>0</vt:i4>
      </vt:variant>
      <vt:variant>
        <vt:i4>5</vt:i4>
      </vt:variant>
      <vt:variant>
        <vt:lpwstr/>
      </vt:variant>
      <vt:variant>
        <vt:lpwstr>_Toc199957210</vt:lpwstr>
      </vt:variant>
      <vt:variant>
        <vt:i4>1048639</vt:i4>
      </vt:variant>
      <vt:variant>
        <vt:i4>212</vt:i4>
      </vt:variant>
      <vt:variant>
        <vt:i4>0</vt:i4>
      </vt:variant>
      <vt:variant>
        <vt:i4>5</vt:i4>
      </vt:variant>
      <vt:variant>
        <vt:lpwstr/>
      </vt:variant>
      <vt:variant>
        <vt:lpwstr>_Toc199957209</vt:lpwstr>
      </vt:variant>
      <vt:variant>
        <vt:i4>1048639</vt:i4>
      </vt:variant>
      <vt:variant>
        <vt:i4>206</vt:i4>
      </vt:variant>
      <vt:variant>
        <vt:i4>0</vt:i4>
      </vt:variant>
      <vt:variant>
        <vt:i4>5</vt:i4>
      </vt:variant>
      <vt:variant>
        <vt:lpwstr/>
      </vt:variant>
      <vt:variant>
        <vt:lpwstr>_Toc199957208</vt:lpwstr>
      </vt:variant>
      <vt:variant>
        <vt:i4>1048639</vt:i4>
      </vt:variant>
      <vt:variant>
        <vt:i4>200</vt:i4>
      </vt:variant>
      <vt:variant>
        <vt:i4>0</vt:i4>
      </vt:variant>
      <vt:variant>
        <vt:i4>5</vt:i4>
      </vt:variant>
      <vt:variant>
        <vt:lpwstr/>
      </vt:variant>
      <vt:variant>
        <vt:lpwstr>_Toc199957207</vt:lpwstr>
      </vt:variant>
      <vt:variant>
        <vt:i4>1048639</vt:i4>
      </vt:variant>
      <vt:variant>
        <vt:i4>194</vt:i4>
      </vt:variant>
      <vt:variant>
        <vt:i4>0</vt:i4>
      </vt:variant>
      <vt:variant>
        <vt:i4>5</vt:i4>
      </vt:variant>
      <vt:variant>
        <vt:lpwstr/>
      </vt:variant>
      <vt:variant>
        <vt:lpwstr>_Toc199957206</vt:lpwstr>
      </vt:variant>
      <vt:variant>
        <vt:i4>1048639</vt:i4>
      </vt:variant>
      <vt:variant>
        <vt:i4>188</vt:i4>
      </vt:variant>
      <vt:variant>
        <vt:i4>0</vt:i4>
      </vt:variant>
      <vt:variant>
        <vt:i4>5</vt:i4>
      </vt:variant>
      <vt:variant>
        <vt:lpwstr/>
      </vt:variant>
      <vt:variant>
        <vt:lpwstr>_Toc199957205</vt:lpwstr>
      </vt:variant>
      <vt:variant>
        <vt:i4>1048639</vt:i4>
      </vt:variant>
      <vt:variant>
        <vt:i4>182</vt:i4>
      </vt:variant>
      <vt:variant>
        <vt:i4>0</vt:i4>
      </vt:variant>
      <vt:variant>
        <vt:i4>5</vt:i4>
      </vt:variant>
      <vt:variant>
        <vt:lpwstr/>
      </vt:variant>
      <vt:variant>
        <vt:lpwstr>_Toc199957204</vt:lpwstr>
      </vt:variant>
      <vt:variant>
        <vt:i4>1048639</vt:i4>
      </vt:variant>
      <vt:variant>
        <vt:i4>176</vt:i4>
      </vt:variant>
      <vt:variant>
        <vt:i4>0</vt:i4>
      </vt:variant>
      <vt:variant>
        <vt:i4>5</vt:i4>
      </vt:variant>
      <vt:variant>
        <vt:lpwstr/>
      </vt:variant>
      <vt:variant>
        <vt:lpwstr>_Toc199957203</vt:lpwstr>
      </vt:variant>
      <vt:variant>
        <vt:i4>1048639</vt:i4>
      </vt:variant>
      <vt:variant>
        <vt:i4>170</vt:i4>
      </vt:variant>
      <vt:variant>
        <vt:i4>0</vt:i4>
      </vt:variant>
      <vt:variant>
        <vt:i4>5</vt:i4>
      </vt:variant>
      <vt:variant>
        <vt:lpwstr/>
      </vt:variant>
      <vt:variant>
        <vt:lpwstr>_Toc199957202</vt:lpwstr>
      </vt:variant>
      <vt:variant>
        <vt:i4>1048639</vt:i4>
      </vt:variant>
      <vt:variant>
        <vt:i4>164</vt:i4>
      </vt:variant>
      <vt:variant>
        <vt:i4>0</vt:i4>
      </vt:variant>
      <vt:variant>
        <vt:i4>5</vt:i4>
      </vt:variant>
      <vt:variant>
        <vt:lpwstr/>
      </vt:variant>
      <vt:variant>
        <vt:lpwstr>_Toc199957201</vt:lpwstr>
      </vt:variant>
      <vt:variant>
        <vt:i4>1048639</vt:i4>
      </vt:variant>
      <vt:variant>
        <vt:i4>158</vt:i4>
      </vt:variant>
      <vt:variant>
        <vt:i4>0</vt:i4>
      </vt:variant>
      <vt:variant>
        <vt:i4>5</vt:i4>
      </vt:variant>
      <vt:variant>
        <vt:lpwstr/>
      </vt:variant>
      <vt:variant>
        <vt:lpwstr>_Toc199957200</vt:lpwstr>
      </vt:variant>
      <vt:variant>
        <vt:i4>1638460</vt:i4>
      </vt:variant>
      <vt:variant>
        <vt:i4>152</vt:i4>
      </vt:variant>
      <vt:variant>
        <vt:i4>0</vt:i4>
      </vt:variant>
      <vt:variant>
        <vt:i4>5</vt:i4>
      </vt:variant>
      <vt:variant>
        <vt:lpwstr/>
      </vt:variant>
      <vt:variant>
        <vt:lpwstr>_Toc199957199</vt:lpwstr>
      </vt:variant>
      <vt:variant>
        <vt:i4>1638460</vt:i4>
      </vt:variant>
      <vt:variant>
        <vt:i4>146</vt:i4>
      </vt:variant>
      <vt:variant>
        <vt:i4>0</vt:i4>
      </vt:variant>
      <vt:variant>
        <vt:i4>5</vt:i4>
      </vt:variant>
      <vt:variant>
        <vt:lpwstr/>
      </vt:variant>
      <vt:variant>
        <vt:lpwstr>_Toc199957198</vt:lpwstr>
      </vt:variant>
      <vt:variant>
        <vt:i4>1638460</vt:i4>
      </vt:variant>
      <vt:variant>
        <vt:i4>140</vt:i4>
      </vt:variant>
      <vt:variant>
        <vt:i4>0</vt:i4>
      </vt:variant>
      <vt:variant>
        <vt:i4>5</vt:i4>
      </vt:variant>
      <vt:variant>
        <vt:lpwstr/>
      </vt:variant>
      <vt:variant>
        <vt:lpwstr>_Toc199957197</vt:lpwstr>
      </vt:variant>
      <vt:variant>
        <vt:i4>1638460</vt:i4>
      </vt:variant>
      <vt:variant>
        <vt:i4>134</vt:i4>
      </vt:variant>
      <vt:variant>
        <vt:i4>0</vt:i4>
      </vt:variant>
      <vt:variant>
        <vt:i4>5</vt:i4>
      </vt:variant>
      <vt:variant>
        <vt:lpwstr/>
      </vt:variant>
      <vt:variant>
        <vt:lpwstr>_Toc199957196</vt:lpwstr>
      </vt:variant>
      <vt:variant>
        <vt:i4>1638460</vt:i4>
      </vt:variant>
      <vt:variant>
        <vt:i4>128</vt:i4>
      </vt:variant>
      <vt:variant>
        <vt:i4>0</vt:i4>
      </vt:variant>
      <vt:variant>
        <vt:i4>5</vt:i4>
      </vt:variant>
      <vt:variant>
        <vt:lpwstr/>
      </vt:variant>
      <vt:variant>
        <vt:lpwstr>_Toc199957195</vt:lpwstr>
      </vt:variant>
      <vt:variant>
        <vt:i4>1638460</vt:i4>
      </vt:variant>
      <vt:variant>
        <vt:i4>122</vt:i4>
      </vt:variant>
      <vt:variant>
        <vt:i4>0</vt:i4>
      </vt:variant>
      <vt:variant>
        <vt:i4>5</vt:i4>
      </vt:variant>
      <vt:variant>
        <vt:lpwstr/>
      </vt:variant>
      <vt:variant>
        <vt:lpwstr>_Toc199957194</vt:lpwstr>
      </vt:variant>
      <vt:variant>
        <vt:i4>1638460</vt:i4>
      </vt:variant>
      <vt:variant>
        <vt:i4>116</vt:i4>
      </vt:variant>
      <vt:variant>
        <vt:i4>0</vt:i4>
      </vt:variant>
      <vt:variant>
        <vt:i4>5</vt:i4>
      </vt:variant>
      <vt:variant>
        <vt:lpwstr/>
      </vt:variant>
      <vt:variant>
        <vt:lpwstr>_Toc199957193</vt:lpwstr>
      </vt:variant>
      <vt:variant>
        <vt:i4>1638460</vt:i4>
      </vt:variant>
      <vt:variant>
        <vt:i4>110</vt:i4>
      </vt:variant>
      <vt:variant>
        <vt:i4>0</vt:i4>
      </vt:variant>
      <vt:variant>
        <vt:i4>5</vt:i4>
      </vt:variant>
      <vt:variant>
        <vt:lpwstr/>
      </vt:variant>
      <vt:variant>
        <vt:lpwstr>_Toc199957192</vt:lpwstr>
      </vt:variant>
      <vt:variant>
        <vt:i4>1638460</vt:i4>
      </vt:variant>
      <vt:variant>
        <vt:i4>104</vt:i4>
      </vt:variant>
      <vt:variant>
        <vt:i4>0</vt:i4>
      </vt:variant>
      <vt:variant>
        <vt:i4>5</vt:i4>
      </vt:variant>
      <vt:variant>
        <vt:lpwstr/>
      </vt:variant>
      <vt:variant>
        <vt:lpwstr>_Toc199957191</vt:lpwstr>
      </vt:variant>
      <vt:variant>
        <vt:i4>1638460</vt:i4>
      </vt:variant>
      <vt:variant>
        <vt:i4>98</vt:i4>
      </vt:variant>
      <vt:variant>
        <vt:i4>0</vt:i4>
      </vt:variant>
      <vt:variant>
        <vt:i4>5</vt:i4>
      </vt:variant>
      <vt:variant>
        <vt:lpwstr/>
      </vt:variant>
      <vt:variant>
        <vt:lpwstr>_Toc199957190</vt:lpwstr>
      </vt:variant>
      <vt:variant>
        <vt:i4>1572924</vt:i4>
      </vt:variant>
      <vt:variant>
        <vt:i4>92</vt:i4>
      </vt:variant>
      <vt:variant>
        <vt:i4>0</vt:i4>
      </vt:variant>
      <vt:variant>
        <vt:i4>5</vt:i4>
      </vt:variant>
      <vt:variant>
        <vt:lpwstr/>
      </vt:variant>
      <vt:variant>
        <vt:lpwstr>_Toc199957189</vt:lpwstr>
      </vt:variant>
      <vt:variant>
        <vt:i4>1572924</vt:i4>
      </vt:variant>
      <vt:variant>
        <vt:i4>86</vt:i4>
      </vt:variant>
      <vt:variant>
        <vt:i4>0</vt:i4>
      </vt:variant>
      <vt:variant>
        <vt:i4>5</vt:i4>
      </vt:variant>
      <vt:variant>
        <vt:lpwstr/>
      </vt:variant>
      <vt:variant>
        <vt:lpwstr>_Toc199957188</vt:lpwstr>
      </vt:variant>
      <vt:variant>
        <vt:i4>1572924</vt:i4>
      </vt:variant>
      <vt:variant>
        <vt:i4>80</vt:i4>
      </vt:variant>
      <vt:variant>
        <vt:i4>0</vt:i4>
      </vt:variant>
      <vt:variant>
        <vt:i4>5</vt:i4>
      </vt:variant>
      <vt:variant>
        <vt:lpwstr/>
      </vt:variant>
      <vt:variant>
        <vt:lpwstr>_Toc199957187</vt:lpwstr>
      </vt:variant>
      <vt:variant>
        <vt:i4>1572924</vt:i4>
      </vt:variant>
      <vt:variant>
        <vt:i4>74</vt:i4>
      </vt:variant>
      <vt:variant>
        <vt:i4>0</vt:i4>
      </vt:variant>
      <vt:variant>
        <vt:i4>5</vt:i4>
      </vt:variant>
      <vt:variant>
        <vt:lpwstr/>
      </vt:variant>
      <vt:variant>
        <vt:lpwstr>_Toc199957186</vt:lpwstr>
      </vt:variant>
      <vt:variant>
        <vt:i4>1572924</vt:i4>
      </vt:variant>
      <vt:variant>
        <vt:i4>68</vt:i4>
      </vt:variant>
      <vt:variant>
        <vt:i4>0</vt:i4>
      </vt:variant>
      <vt:variant>
        <vt:i4>5</vt:i4>
      </vt:variant>
      <vt:variant>
        <vt:lpwstr/>
      </vt:variant>
      <vt:variant>
        <vt:lpwstr>_Toc199957185</vt:lpwstr>
      </vt:variant>
      <vt:variant>
        <vt:i4>1572924</vt:i4>
      </vt:variant>
      <vt:variant>
        <vt:i4>62</vt:i4>
      </vt:variant>
      <vt:variant>
        <vt:i4>0</vt:i4>
      </vt:variant>
      <vt:variant>
        <vt:i4>5</vt:i4>
      </vt:variant>
      <vt:variant>
        <vt:lpwstr/>
      </vt:variant>
      <vt:variant>
        <vt:lpwstr>_Toc199957184</vt:lpwstr>
      </vt:variant>
      <vt:variant>
        <vt:i4>1572924</vt:i4>
      </vt:variant>
      <vt:variant>
        <vt:i4>56</vt:i4>
      </vt:variant>
      <vt:variant>
        <vt:i4>0</vt:i4>
      </vt:variant>
      <vt:variant>
        <vt:i4>5</vt:i4>
      </vt:variant>
      <vt:variant>
        <vt:lpwstr/>
      </vt:variant>
      <vt:variant>
        <vt:lpwstr>_Toc199957183</vt:lpwstr>
      </vt:variant>
      <vt:variant>
        <vt:i4>1572924</vt:i4>
      </vt:variant>
      <vt:variant>
        <vt:i4>50</vt:i4>
      </vt:variant>
      <vt:variant>
        <vt:i4>0</vt:i4>
      </vt:variant>
      <vt:variant>
        <vt:i4>5</vt:i4>
      </vt:variant>
      <vt:variant>
        <vt:lpwstr/>
      </vt:variant>
      <vt:variant>
        <vt:lpwstr>_Toc199957182</vt:lpwstr>
      </vt:variant>
      <vt:variant>
        <vt:i4>1572924</vt:i4>
      </vt:variant>
      <vt:variant>
        <vt:i4>44</vt:i4>
      </vt:variant>
      <vt:variant>
        <vt:i4>0</vt:i4>
      </vt:variant>
      <vt:variant>
        <vt:i4>5</vt:i4>
      </vt:variant>
      <vt:variant>
        <vt:lpwstr/>
      </vt:variant>
      <vt:variant>
        <vt:lpwstr>_Toc199957181</vt:lpwstr>
      </vt:variant>
      <vt:variant>
        <vt:i4>1572924</vt:i4>
      </vt:variant>
      <vt:variant>
        <vt:i4>38</vt:i4>
      </vt:variant>
      <vt:variant>
        <vt:i4>0</vt:i4>
      </vt:variant>
      <vt:variant>
        <vt:i4>5</vt:i4>
      </vt:variant>
      <vt:variant>
        <vt:lpwstr/>
      </vt:variant>
      <vt:variant>
        <vt:lpwstr>_Toc199957180</vt:lpwstr>
      </vt:variant>
      <vt:variant>
        <vt:i4>1507388</vt:i4>
      </vt:variant>
      <vt:variant>
        <vt:i4>32</vt:i4>
      </vt:variant>
      <vt:variant>
        <vt:i4>0</vt:i4>
      </vt:variant>
      <vt:variant>
        <vt:i4>5</vt:i4>
      </vt:variant>
      <vt:variant>
        <vt:lpwstr/>
      </vt:variant>
      <vt:variant>
        <vt:lpwstr>_Toc199957179</vt:lpwstr>
      </vt:variant>
      <vt:variant>
        <vt:i4>1507388</vt:i4>
      </vt:variant>
      <vt:variant>
        <vt:i4>26</vt:i4>
      </vt:variant>
      <vt:variant>
        <vt:i4>0</vt:i4>
      </vt:variant>
      <vt:variant>
        <vt:i4>5</vt:i4>
      </vt:variant>
      <vt:variant>
        <vt:lpwstr/>
      </vt:variant>
      <vt:variant>
        <vt:lpwstr>_Toc199957178</vt:lpwstr>
      </vt:variant>
      <vt:variant>
        <vt:i4>1507388</vt:i4>
      </vt:variant>
      <vt:variant>
        <vt:i4>20</vt:i4>
      </vt:variant>
      <vt:variant>
        <vt:i4>0</vt:i4>
      </vt:variant>
      <vt:variant>
        <vt:i4>5</vt:i4>
      </vt:variant>
      <vt:variant>
        <vt:lpwstr/>
      </vt:variant>
      <vt:variant>
        <vt:lpwstr>_Toc199957177</vt:lpwstr>
      </vt:variant>
      <vt:variant>
        <vt:i4>1507388</vt:i4>
      </vt:variant>
      <vt:variant>
        <vt:i4>14</vt:i4>
      </vt:variant>
      <vt:variant>
        <vt:i4>0</vt:i4>
      </vt:variant>
      <vt:variant>
        <vt:i4>5</vt:i4>
      </vt:variant>
      <vt:variant>
        <vt:lpwstr/>
      </vt:variant>
      <vt:variant>
        <vt:lpwstr>_Toc199957176</vt:lpwstr>
      </vt:variant>
      <vt:variant>
        <vt:i4>1507388</vt:i4>
      </vt:variant>
      <vt:variant>
        <vt:i4>8</vt:i4>
      </vt:variant>
      <vt:variant>
        <vt:i4>0</vt:i4>
      </vt:variant>
      <vt:variant>
        <vt:i4>5</vt:i4>
      </vt:variant>
      <vt:variant>
        <vt:lpwstr/>
      </vt:variant>
      <vt:variant>
        <vt:lpwstr>_Toc199957175</vt:lpwstr>
      </vt:variant>
      <vt:variant>
        <vt:i4>1507388</vt:i4>
      </vt:variant>
      <vt:variant>
        <vt:i4>2</vt:i4>
      </vt:variant>
      <vt:variant>
        <vt:i4>0</vt:i4>
      </vt:variant>
      <vt:variant>
        <vt:i4>5</vt:i4>
      </vt:variant>
      <vt:variant>
        <vt:lpwstr/>
      </vt:variant>
      <vt:variant>
        <vt:lpwstr>_Toc199957174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Ivana Marn</cp:lastModifiedBy>
  <cp:revision>7</cp:revision>
  <cp:lastPrinted>2025-06-04T16:46:00Z</cp:lastPrinted>
  <dcterms:created xsi:type="dcterms:W3CDTF">2025-08-26T10:00:00Z</dcterms:created>
  <dcterms:modified xsi:type="dcterms:W3CDTF">2025-08-28T09:42:00Z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0x010100018B638D3DE388448AE594A9AF4D1524</vt:lpwstr>
  </property>
  <property fmtid="{D5CDD505-2E9C-101B-9397-08002B2CF9AE}" pid="3" name="MediaServiceImageTags">
    <vt:lpwstr/>
  </property>
</Properties>
</file>